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4A660" w14:textId="77777777" w:rsidR="004C5CC4" w:rsidRPr="00896238" w:rsidRDefault="004C5CC4" w:rsidP="000777F9">
      <w:pPr>
        <w:pStyle w:val="Tittel"/>
        <w:jc w:val="right"/>
        <w:rPr>
          <w:sz w:val="32"/>
        </w:rPr>
      </w:pPr>
    </w:p>
    <w:p w14:paraId="181FA4CB" w14:textId="35F9C58E" w:rsidR="004C5CC4" w:rsidRPr="00896238" w:rsidRDefault="004C5CC4" w:rsidP="000777F9">
      <w:pPr>
        <w:pStyle w:val="Tittel"/>
        <w:rPr>
          <w:sz w:val="24"/>
        </w:rPr>
      </w:pPr>
    </w:p>
    <w:p w14:paraId="1101B326" w14:textId="2E432186" w:rsidR="004E55EA" w:rsidRPr="00896238" w:rsidRDefault="00D21F9F" w:rsidP="004E55EA">
      <w:pPr>
        <w:pStyle w:val="Brdtekst"/>
        <w:jc w:val="center"/>
        <w:rPr>
          <w:rFonts w:ascii="Arial" w:hAnsi="Arial" w:cs="Arial"/>
          <w:sz w:val="48"/>
        </w:rPr>
      </w:pPr>
      <w:r w:rsidRPr="00896238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52DC71C2" wp14:editId="31E6241B">
            <wp:simplePos x="0" y="0"/>
            <wp:positionH relativeFrom="margin">
              <wp:posOffset>2200275</wp:posOffset>
            </wp:positionH>
            <wp:positionV relativeFrom="page">
              <wp:posOffset>1724061</wp:posOffset>
            </wp:positionV>
            <wp:extent cx="3622431" cy="330200"/>
            <wp:effectExtent l="0" t="0" r="0" b="0"/>
            <wp:wrapNone/>
            <wp:docPr id="2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2431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428383" w14:textId="6ECFA03C" w:rsidR="004E55EA" w:rsidRPr="00896238" w:rsidRDefault="004E55EA" w:rsidP="004E55EA">
      <w:pPr>
        <w:pStyle w:val="Brdtekst"/>
        <w:jc w:val="center"/>
        <w:rPr>
          <w:rFonts w:ascii="Arial" w:hAnsi="Arial" w:cs="Arial"/>
          <w:b/>
          <w:sz w:val="48"/>
        </w:rPr>
      </w:pPr>
    </w:p>
    <w:p w14:paraId="12F8CAE8" w14:textId="73386B10" w:rsidR="008177A9" w:rsidRPr="00896238" w:rsidRDefault="00000000" w:rsidP="008177A9">
      <w:pPr>
        <w:pStyle w:val="Tittel"/>
        <w:rPr>
          <w:lang w:val="en-GB"/>
        </w:rPr>
      </w:pPr>
      <w:sdt>
        <w:sdtPr>
          <w:rPr>
            <w:sz w:val="44"/>
            <w:szCs w:val="44"/>
            <w:lang w:val="en-GB"/>
          </w:rPr>
          <w:id w:val="-1317488768"/>
          <w:placeholder>
            <w:docPart w:val="B29110339E7547949CAE7D87369B41B6"/>
          </w:placeholder>
          <w:text/>
        </w:sdtPr>
        <w:sdtContent>
          <w:r w:rsidR="00110BAD">
            <w:rPr>
              <w:sz w:val="44"/>
              <w:szCs w:val="44"/>
              <w:lang w:val="en-GB"/>
            </w:rPr>
            <w:t>26</w:t>
          </w:r>
          <w:r w:rsidR="00110BAD" w:rsidRPr="00896238">
            <w:rPr>
              <w:sz w:val="44"/>
              <w:szCs w:val="44"/>
              <w:lang w:val="en-GB"/>
            </w:rPr>
            <w:t>/</w:t>
          </w:r>
          <w:r w:rsidR="00110BAD">
            <w:rPr>
              <w:sz w:val="44"/>
              <w:szCs w:val="44"/>
              <w:lang w:val="en-GB"/>
            </w:rPr>
            <w:t>02086</w:t>
          </w:r>
          <w:r w:rsidR="00110BAD" w:rsidRPr="00896238">
            <w:rPr>
              <w:sz w:val="44"/>
              <w:szCs w:val="44"/>
              <w:lang w:val="en-GB"/>
            </w:rPr>
            <w:t xml:space="preserve"> ANSKAFFELSE AV </w:t>
          </w:r>
          <w:r w:rsidR="00110BAD">
            <w:rPr>
              <w:sz w:val="44"/>
              <w:szCs w:val="44"/>
              <w:lang w:val="en-GB"/>
            </w:rPr>
            <w:t>PLATEBASERTE qPCR-MASKINER</w:t>
          </w:r>
          <w:r w:rsidR="00110BAD" w:rsidRPr="00896238">
            <w:rPr>
              <w:sz w:val="44"/>
              <w:szCs w:val="44"/>
              <w:lang w:val="en-GB"/>
            </w:rPr>
            <w:t xml:space="preserve"> </w:t>
          </w:r>
          <w:r w:rsidR="00110BAD">
            <w:rPr>
              <w:sz w:val="44"/>
              <w:szCs w:val="44"/>
              <w:lang w:val="en-GB"/>
            </w:rPr>
            <w:t xml:space="preserve">TIL </w:t>
          </w:r>
          <w:r w:rsidR="00110BAD" w:rsidRPr="00896238">
            <w:rPr>
              <w:sz w:val="44"/>
              <w:szCs w:val="44"/>
              <w:lang w:val="en-GB"/>
            </w:rPr>
            <w:t>FHI</w:t>
          </w:r>
        </w:sdtContent>
      </w:sdt>
      <w:r w:rsidR="008177A9" w:rsidRPr="00896238">
        <w:rPr>
          <w:lang w:val="en-GB"/>
        </w:rPr>
        <w:br/>
      </w:r>
    </w:p>
    <w:p w14:paraId="6F6FE94A" w14:textId="6EC23823" w:rsidR="008177A9" w:rsidRPr="00896238" w:rsidRDefault="008177A9" w:rsidP="008177A9">
      <w:pPr>
        <w:pStyle w:val="Tittel"/>
        <w:rPr>
          <w:lang w:val="en-GB"/>
        </w:rPr>
      </w:pPr>
      <w:r w:rsidRPr="00896238">
        <w:t xml:space="preserve">Bilag 1 - </w:t>
      </w:r>
      <w:r w:rsidR="00A24579">
        <w:t>Kundens</w:t>
      </w:r>
      <w:r w:rsidRPr="00896238">
        <w:t xml:space="preserve"> kravspesifikasjon</w:t>
      </w:r>
    </w:p>
    <w:p w14:paraId="616D2ABA" w14:textId="77777777" w:rsidR="008177A9" w:rsidRPr="00896238" w:rsidRDefault="008177A9" w:rsidP="004E55EA">
      <w:pPr>
        <w:pStyle w:val="Brdtekst"/>
        <w:jc w:val="center"/>
        <w:rPr>
          <w:rFonts w:ascii="Arial" w:hAnsi="Arial" w:cs="Arial"/>
          <w:b/>
          <w:sz w:val="48"/>
          <w:lang w:val="nb-NO"/>
        </w:rPr>
      </w:pPr>
    </w:p>
    <w:p w14:paraId="37D2CB29" w14:textId="77777777" w:rsidR="004E55EA" w:rsidRPr="00896238" w:rsidRDefault="004E55EA" w:rsidP="004E55EA">
      <w:pPr>
        <w:rPr>
          <w:rFonts w:ascii="Arial" w:hAnsi="Arial" w:cs="Arial"/>
          <w:b/>
          <w:sz w:val="48"/>
        </w:rPr>
      </w:pPr>
    </w:p>
    <w:p w14:paraId="7097D445" w14:textId="77777777" w:rsidR="004E55EA" w:rsidRPr="00896238" w:rsidRDefault="004E55EA" w:rsidP="004E55EA">
      <w:pPr>
        <w:jc w:val="center"/>
        <w:rPr>
          <w:rFonts w:ascii="Arial" w:hAnsi="Arial" w:cs="Arial"/>
        </w:rPr>
      </w:pPr>
    </w:p>
    <w:p w14:paraId="5E2FDF01" w14:textId="77777777" w:rsidR="00781FCA" w:rsidRDefault="00781FCA" w:rsidP="004E55EA">
      <w:pPr>
        <w:rPr>
          <w:rFonts w:ascii="Arial" w:hAnsi="Arial" w:cs="Arial"/>
        </w:rPr>
      </w:pPr>
    </w:p>
    <w:p w14:paraId="0900F3D3" w14:textId="77777777" w:rsidR="00781FCA" w:rsidRDefault="00781FCA" w:rsidP="00781FCA">
      <w:pPr>
        <w:jc w:val="center"/>
        <w:rPr>
          <w:rFonts w:ascii="Arial" w:hAnsi="Arial" w:cs="Arial"/>
        </w:rPr>
      </w:pPr>
    </w:p>
    <w:p w14:paraId="21A84B36" w14:textId="77777777" w:rsidR="00781FCA" w:rsidRDefault="00781FCA" w:rsidP="00781FCA">
      <w:pPr>
        <w:jc w:val="center"/>
        <w:rPr>
          <w:rFonts w:ascii="Arial" w:hAnsi="Arial" w:cs="Arial"/>
        </w:rPr>
      </w:pPr>
    </w:p>
    <w:p w14:paraId="2DF39655" w14:textId="77777777" w:rsidR="00781FCA" w:rsidRDefault="00781FCA" w:rsidP="00781FCA">
      <w:pPr>
        <w:jc w:val="center"/>
        <w:rPr>
          <w:rFonts w:ascii="Arial" w:hAnsi="Arial" w:cs="Arial"/>
        </w:rPr>
      </w:pPr>
    </w:p>
    <w:p w14:paraId="143522D4" w14:textId="77777777" w:rsidR="00781FCA" w:rsidRDefault="00781FCA" w:rsidP="00781FCA">
      <w:pPr>
        <w:jc w:val="center"/>
        <w:rPr>
          <w:rFonts w:ascii="Arial" w:hAnsi="Arial" w:cs="Arial"/>
        </w:rPr>
      </w:pPr>
    </w:p>
    <w:p w14:paraId="0B6FEBDC" w14:textId="70F811CD" w:rsidR="00781FCA" w:rsidRDefault="00781FCA" w:rsidP="00781FCA">
      <w:pPr>
        <w:jc w:val="center"/>
        <w:rPr>
          <w:rFonts w:ascii="Arial" w:hAnsi="Arial" w:cs="Arial"/>
        </w:rPr>
      </w:pPr>
      <w:r w:rsidRPr="00F635BD">
        <w:rPr>
          <w:rFonts w:ascii="Arial" w:hAnsi="Arial" w:cs="Arial"/>
          <w:b/>
          <w:bCs/>
        </w:rPr>
        <w:t>Ny kunngjøring</w:t>
      </w:r>
      <w:r w:rsidR="00F635B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Endringer</w:t>
      </w:r>
      <w:r w:rsidR="00F635BD">
        <w:rPr>
          <w:rFonts w:ascii="Arial" w:hAnsi="Arial" w:cs="Arial"/>
        </w:rPr>
        <w:t xml:space="preserve"> fra tidligere kunngjøring (krav 3.5, 3.25 og 3.27) er merket i </w:t>
      </w:r>
      <w:r w:rsidR="00F635BD" w:rsidRPr="00F635BD">
        <w:rPr>
          <w:rFonts w:ascii="Arial" w:hAnsi="Arial" w:cs="Arial"/>
          <w:color w:val="0070C0"/>
        </w:rPr>
        <w:t>blått</w:t>
      </w:r>
      <w:r w:rsidR="00F635BD">
        <w:rPr>
          <w:rFonts w:ascii="Arial" w:hAnsi="Arial" w:cs="Arial"/>
        </w:rPr>
        <w:t>.</w:t>
      </w:r>
    </w:p>
    <w:p w14:paraId="0BB74A30" w14:textId="6D8B030D" w:rsidR="004E55EA" w:rsidRPr="00896238" w:rsidRDefault="004E55EA" w:rsidP="004E55EA">
      <w:pPr>
        <w:rPr>
          <w:rFonts w:ascii="Arial" w:hAnsi="Arial" w:cs="Arial"/>
          <w:b/>
          <w:sz w:val="28"/>
          <w:szCs w:val="22"/>
        </w:rPr>
      </w:pPr>
      <w:r w:rsidRPr="00781FCA">
        <w:rPr>
          <w:rFonts w:ascii="Arial" w:hAnsi="Arial" w:cs="Arial"/>
        </w:rPr>
        <w:br w:type="page"/>
      </w:r>
      <w:r w:rsidRPr="00896238">
        <w:rPr>
          <w:rFonts w:ascii="Arial" w:hAnsi="Arial" w:cs="Arial"/>
          <w:b/>
          <w:sz w:val="28"/>
          <w:szCs w:val="22"/>
        </w:rPr>
        <w:lastRenderedPageBreak/>
        <w:t>Innhold</w:t>
      </w:r>
    </w:p>
    <w:p w14:paraId="11A5D54D" w14:textId="77777777" w:rsidR="004E55EA" w:rsidRPr="00896238" w:rsidRDefault="004E55EA" w:rsidP="004E55EA">
      <w:pPr>
        <w:rPr>
          <w:rFonts w:ascii="Arial" w:hAnsi="Arial" w:cs="Arial"/>
          <w:b/>
          <w:szCs w:val="22"/>
        </w:rPr>
      </w:pPr>
    </w:p>
    <w:p w14:paraId="2E237418" w14:textId="707026DD" w:rsidR="00DB7C3C" w:rsidRPr="00DB7C3C" w:rsidRDefault="00227786" w:rsidP="00DB7C3C">
      <w:pPr>
        <w:pStyle w:val="INNH1"/>
        <w:tabs>
          <w:tab w:val="clear" w:pos="9360"/>
          <w:tab w:val="left" w:pos="431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r w:rsidRPr="00DB7C3C">
        <w:rPr>
          <w:rFonts w:cs="Arial"/>
          <w:sz w:val="22"/>
          <w:szCs w:val="22"/>
        </w:rPr>
        <w:fldChar w:fldCharType="begin"/>
      </w:r>
      <w:r w:rsidRPr="00DB7C3C">
        <w:rPr>
          <w:rFonts w:cs="Arial"/>
          <w:sz w:val="22"/>
          <w:szCs w:val="22"/>
        </w:rPr>
        <w:instrText xml:space="preserve"> TOC \o "1-2" \h \z \u </w:instrText>
      </w:r>
      <w:r w:rsidRPr="00DB7C3C">
        <w:rPr>
          <w:rFonts w:cs="Arial"/>
          <w:sz w:val="22"/>
          <w:szCs w:val="22"/>
        </w:rPr>
        <w:fldChar w:fldCharType="separate"/>
      </w:r>
      <w:hyperlink w:anchor="_Toc230951711" w:history="1">
        <w:r w:rsidR="00DB7C3C" w:rsidRPr="00DB7C3C">
          <w:rPr>
            <w:rStyle w:val="Hyperkobling"/>
            <w:noProof/>
            <w:sz w:val="22"/>
            <w:szCs w:val="22"/>
          </w:rPr>
          <w:t>1</w:t>
        </w:r>
        <w:r w:rsidR="00DB7C3C"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="00DB7C3C" w:rsidRPr="00DB7C3C">
          <w:rPr>
            <w:rStyle w:val="Hyperkobling"/>
            <w:noProof/>
            <w:sz w:val="22"/>
            <w:szCs w:val="22"/>
          </w:rPr>
          <w:t>Innledning</w:t>
        </w:r>
        <w:r w:rsidR="00DB7C3C" w:rsidRPr="00DB7C3C">
          <w:rPr>
            <w:noProof/>
            <w:webHidden/>
            <w:sz w:val="22"/>
            <w:szCs w:val="22"/>
          </w:rPr>
          <w:tab/>
        </w:r>
        <w:r w:rsidR="00DB7C3C" w:rsidRPr="00DB7C3C">
          <w:rPr>
            <w:noProof/>
            <w:webHidden/>
            <w:sz w:val="22"/>
            <w:szCs w:val="22"/>
          </w:rPr>
          <w:fldChar w:fldCharType="begin"/>
        </w:r>
        <w:r w:rsidR="00DB7C3C" w:rsidRPr="00DB7C3C">
          <w:rPr>
            <w:noProof/>
            <w:webHidden/>
            <w:sz w:val="22"/>
            <w:szCs w:val="22"/>
          </w:rPr>
          <w:instrText xml:space="preserve"> PAGEREF _Toc230951711 \h </w:instrText>
        </w:r>
        <w:r w:rsidR="00DB7C3C" w:rsidRPr="00DB7C3C">
          <w:rPr>
            <w:noProof/>
            <w:webHidden/>
            <w:sz w:val="22"/>
            <w:szCs w:val="22"/>
          </w:rPr>
        </w:r>
        <w:r w:rsidR="00DB7C3C" w:rsidRPr="00DB7C3C">
          <w:rPr>
            <w:noProof/>
            <w:webHidden/>
            <w:sz w:val="22"/>
            <w:szCs w:val="22"/>
          </w:rPr>
          <w:fldChar w:fldCharType="separate"/>
        </w:r>
        <w:r w:rsidR="00DB7C3C" w:rsidRPr="00DB7C3C">
          <w:rPr>
            <w:noProof/>
            <w:webHidden/>
            <w:sz w:val="22"/>
            <w:szCs w:val="22"/>
          </w:rPr>
          <w:t>3</w:t>
        </w:r>
        <w:r w:rsidR="00DB7C3C"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212996DC" w14:textId="3F11C45F" w:rsidR="00DB7C3C" w:rsidRPr="00DB7C3C" w:rsidRDefault="00DB7C3C" w:rsidP="00DB7C3C">
      <w:pPr>
        <w:pStyle w:val="INNH2"/>
        <w:tabs>
          <w:tab w:val="clear" w:pos="9360"/>
          <w:tab w:val="left" w:pos="960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2" w:history="1">
        <w:r w:rsidRPr="00DB7C3C">
          <w:rPr>
            <w:rStyle w:val="Hyperkobling"/>
            <w:rFonts w:eastAsia="MS Mincho"/>
            <w:noProof/>
            <w:sz w:val="22"/>
            <w:szCs w:val="22"/>
          </w:rPr>
          <w:t>1.1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rFonts w:eastAsia="MS Mincho"/>
            <w:noProof/>
            <w:sz w:val="22"/>
            <w:szCs w:val="22"/>
          </w:rPr>
          <w:t>Formål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_Toc230951712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3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538D3D1A" w14:textId="55DF6742" w:rsidR="00DB7C3C" w:rsidRPr="00DB7C3C" w:rsidRDefault="00DB7C3C" w:rsidP="00DB7C3C">
      <w:pPr>
        <w:pStyle w:val="INNH2"/>
        <w:tabs>
          <w:tab w:val="clear" w:pos="9360"/>
          <w:tab w:val="left" w:pos="960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3" w:history="1">
        <w:r w:rsidRPr="00DB7C3C">
          <w:rPr>
            <w:rStyle w:val="Hyperkobling"/>
            <w:rFonts w:eastAsia="MS Mincho"/>
            <w:noProof/>
            <w:sz w:val="22"/>
            <w:szCs w:val="22"/>
          </w:rPr>
          <w:t>1.2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rFonts w:eastAsia="MS Mincho"/>
            <w:noProof/>
            <w:sz w:val="22"/>
            <w:szCs w:val="22"/>
          </w:rPr>
          <w:t>Krav og kravtyper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_Toc230951713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3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6C6DFDB6" w14:textId="06F28B79" w:rsidR="00DB7C3C" w:rsidRPr="00DB7C3C" w:rsidRDefault="00DB7C3C" w:rsidP="00DB7C3C">
      <w:pPr>
        <w:pStyle w:val="INNH1"/>
        <w:tabs>
          <w:tab w:val="clear" w:pos="9360"/>
          <w:tab w:val="left" w:pos="431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4" w:history="1">
        <w:r w:rsidRPr="00DB7C3C">
          <w:rPr>
            <w:rStyle w:val="Hyperkobling"/>
            <w:noProof/>
            <w:sz w:val="22"/>
            <w:szCs w:val="22"/>
          </w:rPr>
          <w:t>2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noProof/>
            <w:sz w:val="22"/>
            <w:szCs w:val="22"/>
          </w:rPr>
          <w:t>Overordnet om ytelsen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_Toc230951714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4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52AB2534" w14:textId="42507FC1" w:rsidR="00DB7C3C" w:rsidRPr="00DB7C3C" w:rsidRDefault="00DB7C3C" w:rsidP="00DB7C3C">
      <w:pPr>
        <w:pStyle w:val="INNH1"/>
        <w:tabs>
          <w:tab w:val="clear" w:pos="9360"/>
          <w:tab w:val="left" w:pos="431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5" w:history="1">
        <w:r w:rsidRPr="00DB7C3C">
          <w:rPr>
            <w:rStyle w:val="Hyperkobling"/>
            <w:noProof/>
            <w:sz w:val="22"/>
            <w:szCs w:val="22"/>
          </w:rPr>
          <w:t>3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noProof/>
            <w:sz w:val="22"/>
            <w:szCs w:val="22"/>
          </w:rPr>
          <w:t>Krav til instrumentet (vektes 70% av kvalitet)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_Toc230951715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5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0ABF1FEC" w14:textId="6F10CD99" w:rsidR="00DB7C3C" w:rsidRPr="00DB7C3C" w:rsidRDefault="00DB7C3C" w:rsidP="00DB7C3C">
      <w:pPr>
        <w:pStyle w:val="INNH1"/>
        <w:tabs>
          <w:tab w:val="clear" w:pos="9360"/>
          <w:tab w:val="left" w:pos="431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6" w:history="1">
        <w:r w:rsidRPr="00DB7C3C">
          <w:rPr>
            <w:rStyle w:val="Hyperkobling"/>
            <w:noProof/>
            <w:sz w:val="22"/>
            <w:szCs w:val="22"/>
          </w:rPr>
          <w:t>4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noProof/>
            <w:sz w:val="22"/>
            <w:szCs w:val="22"/>
          </w:rPr>
          <w:t>Krav til system/IKT (vektes 20% av kvalitet)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_Toc230951716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12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61386704" w14:textId="5BBEF574" w:rsidR="00DB7C3C" w:rsidRPr="00DB7C3C" w:rsidRDefault="00DB7C3C" w:rsidP="00DB7C3C">
      <w:pPr>
        <w:pStyle w:val="INNH1"/>
        <w:tabs>
          <w:tab w:val="clear" w:pos="9360"/>
          <w:tab w:val="left" w:pos="431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7" w:history="1">
        <w:r w:rsidRPr="00DB7C3C">
          <w:rPr>
            <w:rStyle w:val="Hyperkobling"/>
            <w:noProof/>
            <w:sz w:val="22"/>
            <w:szCs w:val="22"/>
          </w:rPr>
          <w:t>5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noProof/>
            <w:sz w:val="22"/>
            <w:szCs w:val="22"/>
          </w:rPr>
          <w:t>Krav til service og levering (vektes 10% av kvalitet)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_Toc230951717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23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4BD4ECD4" w14:textId="43431DE3" w:rsidR="00DB7C3C" w:rsidRPr="00DB7C3C" w:rsidRDefault="00DB7C3C" w:rsidP="00DB7C3C">
      <w:pPr>
        <w:pStyle w:val="INNH1"/>
        <w:tabs>
          <w:tab w:val="clear" w:pos="9360"/>
          <w:tab w:val="left" w:pos="431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8" w:history="1">
        <w:r w:rsidRPr="00DB7C3C">
          <w:rPr>
            <w:rStyle w:val="Hyperkobling"/>
            <w:noProof/>
            <w:sz w:val="22"/>
            <w:szCs w:val="22"/>
          </w:rPr>
          <w:t>6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noProof/>
            <w:sz w:val="22"/>
            <w:szCs w:val="22"/>
          </w:rPr>
          <w:t>Krav til miljø og bærekraft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_Toc230951718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29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2FB32594" w14:textId="428E5BD4" w:rsidR="007F54D4" w:rsidRPr="000A6B64" w:rsidRDefault="00227786" w:rsidP="00C74EF6">
      <w:pPr>
        <w:tabs>
          <w:tab w:val="right" w:pos="5387"/>
          <w:tab w:val="right" w:pos="12333"/>
          <w:tab w:val="right" w:pos="12474"/>
        </w:tabs>
        <w:rPr>
          <w:rFonts w:ascii="Arial" w:hAnsi="Arial" w:cs="Arial"/>
          <w:szCs w:val="22"/>
        </w:rPr>
      </w:pPr>
      <w:r w:rsidRPr="00DB7C3C">
        <w:rPr>
          <w:rFonts w:ascii="Arial" w:hAnsi="Arial" w:cs="Arial"/>
          <w:szCs w:val="22"/>
        </w:rPr>
        <w:fldChar w:fldCharType="end"/>
      </w:r>
      <w:bookmarkStart w:id="0" w:name="_Toc377126048"/>
    </w:p>
    <w:p w14:paraId="06B57A8E" w14:textId="77777777" w:rsidR="007F54D4" w:rsidRPr="00896238" w:rsidRDefault="007F54D4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r w:rsidRPr="00896238">
        <w:rPr>
          <w:rFonts w:ascii="Arial" w:hAnsi="Arial" w:cs="Arial"/>
        </w:rPr>
        <w:br w:type="page"/>
      </w:r>
    </w:p>
    <w:p w14:paraId="7B2B609D" w14:textId="77777777" w:rsidR="004E55EA" w:rsidRPr="00896238" w:rsidRDefault="004E55EA" w:rsidP="007F54D4">
      <w:pPr>
        <w:pStyle w:val="Overskrift1"/>
        <w:rPr>
          <w:rFonts w:ascii="Arial" w:hAnsi="Arial"/>
        </w:rPr>
      </w:pPr>
      <w:bookmarkStart w:id="1" w:name="_Toc230951711"/>
      <w:r w:rsidRPr="00896238">
        <w:rPr>
          <w:rFonts w:ascii="Arial" w:hAnsi="Arial"/>
        </w:rPr>
        <w:lastRenderedPageBreak/>
        <w:t>Innledning</w:t>
      </w:r>
      <w:bookmarkEnd w:id="0"/>
      <w:bookmarkEnd w:id="1"/>
    </w:p>
    <w:p w14:paraId="14533127" w14:textId="4213110D" w:rsidR="00046020" w:rsidRPr="00462AF7" w:rsidRDefault="00046020" w:rsidP="00046020">
      <w:pPr>
        <w:pStyle w:val="Brdtekst"/>
        <w:rPr>
          <w:rFonts w:ascii="Arial" w:eastAsia="MS Mincho" w:hAnsi="Arial" w:cs="Arial"/>
          <w:lang w:val="nb-NO"/>
        </w:rPr>
      </w:pPr>
      <w:r w:rsidRPr="00462AF7">
        <w:rPr>
          <w:rFonts w:ascii="Arial" w:eastAsia="MS Mincho" w:hAnsi="Arial" w:cs="Arial"/>
          <w:lang w:val="nb-NO"/>
        </w:rPr>
        <w:t xml:space="preserve">Dette bilaget oppstiller Kundens krav til ytelsen. Kravene gjøres gjeldende for alle leveranser under avtalen. </w:t>
      </w:r>
    </w:p>
    <w:p w14:paraId="14A6A217" w14:textId="2E61F87C" w:rsidR="7EFB5E5A" w:rsidRPr="00462AF7" w:rsidRDefault="669248B1" w:rsidP="7EFB5E5A">
      <w:pPr>
        <w:pStyle w:val="Brdtekst"/>
        <w:rPr>
          <w:rFonts w:ascii="Arial" w:eastAsia="MS Mincho" w:hAnsi="Arial" w:cs="Arial"/>
          <w:lang w:val="nb-NO"/>
        </w:rPr>
      </w:pPr>
      <w:r w:rsidRPr="420359FE">
        <w:rPr>
          <w:rFonts w:ascii="Arial" w:eastAsia="MS Mincho" w:hAnsi="Arial" w:cs="Arial"/>
        </w:rPr>
        <w:t>Ytelsen defineres som leveranse</w:t>
      </w:r>
      <w:r w:rsidR="37E031E9" w:rsidRPr="420359FE">
        <w:rPr>
          <w:rFonts w:ascii="Arial" w:eastAsia="MS Mincho" w:hAnsi="Arial" w:cs="Arial"/>
          <w:lang w:val="nb-NO"/>
        </w:rPr>
        <w:t>/kjøp</w:t>
      </w:r>
      <w:r w:rsidRPr="420359FE">
        <w:rPr>
          <w:rFonts w:ascii="Arial" w:eastAsia="MS Mincho" w:hAnsi="Arial" w:cs="Arial"/>
        </w:rPr>
        <w:t xml:space="preserve"> av</w:t>
      </w:r>
      <w:r w:rsidR="10301A75" w:rsidRPr="420359FE">
        <w:rPr>
          <w:rFonts w:ascii="Arial" w:eastAsia="MS Mincho" w:hAnsi="Arial" w:cs="Arial"/>
        </w:rPr>
        <w:t xml:space="preserve"> </w:t>
      </w:r>
      <w:r w:rsidR="290E7DBA" w:rsidRPr="420359FE">
        <w:rPr>
          <w:rFonts w:ascii="Arial" w:eastAsia="MS Mincho" w:hAnsi="Arial" w:cs="Arial"/>
        </w:rPr>
        <w:t>fortrinnsvis</w:t>
      </w:r>
      <w:r w:rsidR="10301A75" w:rsidRPr="420359FE">
        <w:rPr>
          <w:rFonts w:ascii="Arial" w:eastAsia="MS Mincho" w:hAnsi="Arial" w:cs="Arial"/>
        </w:rPr>
        <w:t xml:space="preserve"> 4</w:t>
      </w:r>
      <w:r w:rsidR="7E28D187" w:rsidRPr="420359FE">
        <w:rPr>
          <w:rFonts w:ascii="Arial" w:eastAsia="MS Mincho" w:hAnsi="Arial" w:cs="Arial"/>
          <w:lang w:val="nb-NO"/>
        </w:rPr>
        <w:t xml:space="preserve"> </w:t>
      </w:r>
      <w:r w:rsidR="6F8D8B32" w:rsidRPr="420359FE">
        <w:rPr>
          <w:rFonts w:ascii="Arial" w:eastAsia="MS Mincho" w:hAnsi="Arial" w:cs="Arial"/>
          <w:lang w:val="nb-NO"/>
        </w:rPr>
        <w:t>real</w:t>
      </w:r>
      <w:r w:rsidR="6365B94E" w:rsidRPr="420359FE">
        <w:rPr>
          <w:rFonts w:ascii="Arial" w:eastAsia="MS Mincho" w:hAnsi="Arial" w:cs="Arial"/>
          <w:lang w:val="nb-NO"/>
        </w:rPr>
        <w:t>-</w:t>
      </w:r>
      <w:r w:rsidR="6F8D8B32" w:rsidRPr="420359FE">
        <w:rPr>
          <w:rFonts w:ascii="Arial" w:eastAsia="MS Mincho" w:hAnsi="Arial" w:cs="Arial"/>
          <w:lang w:val="nb-NO"/>
        </w:rPr>
        <w:t>time PCR</w:t>
      </w:r>
      <w:r w:rsidR="3CBBA574" w:rsidRPr="420359FE">
        <w:rPr>
          <w:rFonts w:ascii="Arial" w:eastAsia="MS Mincho" w:hAnsi="Arial" w:cs="Arial"/>
          <w:lang w:val="nb-NO"/>
        </w:rPr>
        <w:t xml:space="preserve"> instrument</w:t>
      </w:r>
      <w:r w:rsidR="5BF15F33" w:rsidRPr="420359FE">
        <w:rPr>
          <w:rFonts w:ascii="Arial" w:eastAsia="MS Mincho" w:hAnsi="Arial" w:cs="Arial"/>
          <w:lang w:val="nb-NO"/>
        </w:rPr>
        <w:t>er</w:t>
      </w:r>
      <w:r w:rsidR="2FC3E527" w:rsidRPr="420359FE">
        <w:rPr>
          <w:rFonts w:ascii="Arial" w:eastAsia="MS Mincho" w:hAnsi="Arial" w:cs="Arial"/>
          <w:lang w:val="nb-NO"/>
        </w:rPr>
        <w:t>, med en total ramme på 1,6 millioner kroner</w:t>
      </w:r>
      <w:r w:rsidR="74E27898" w:rsidRPr="420359FE">
        <w:rPr>
          <w:rFonts w:ascii="Arial" w:eastAsia="MS Mincho" w:hAnsi="Arial" w:cs="Arial"/>
          <w:lang w:val="nb-NO"/>
        </w:rPr>
        <w:t>.</w:t>
      </w:r>
      <w:r w:rsidR="18E94F95" w:rsidRPr="420359FE">
        <w:rPr>
          <w:rFonts w:ascii="Arial" w:eastAsia="MS Mincho" w:hAnsi="Arial" w:cs="Arial"/>
          <w:lang w:val="nb-NO"/>
        </w:rPr>
        <w:t xml:space="preserve"> </w:t>
      </w:r>
    </w:p>
    <w:p w14:paraId="19A66718" w14:textId="05D55633" w:rsidR="004C3AC4" w:rsidRPr="00462AF7" w:rsidRDefault="004B5DDB" w:rsidP="7EFB5E5A">
      <w:pPr>
        <w:pStyle w:val="Brdtekst"/>
        <w:rPr>
          <w:rFonts w:ascii="Arial" w:eastAsia="MS Mincho" w:hAnsi="Arial" w:cs="Arial"/>
          <w:lang w:val="nb-NO"/>
        </w:rPr>
      </w:pPr>
      <w:r w:rsidRPr="00462AF7">
        <w:rPr>
          <w:rFonts w:ascii="Arial" w:eastAsia="MS Mincho" w:hAnsi="Arial" w:cs="Arial"/>
          <w:lang w:val="nb-NO"/>
        </w:rPr>
        <w:t xml:space="preserve">Kunden har opsjon på kjøp av ytterligere 1-2 instrumenter </w:t>
      </w:r>
      <w:r w:rsidR="00C07A54" w:rsidRPr="00462AF7">
        <w:rPr>
          <w:rFonts w:ascii="Arial" w:eastAsia="MS Mincho" w:hAnsi="Arial" w:cs="Arial"/>
          <w:lang w:val="nb-NO"/>
        </w:rPr>
        <w:t>med samme spesifikasjoner</w:t>
      </w:r>
      <w:r w:rsidR="00333A37" w:rsidRPr="00462AF7">
        <w:rPr>
          <w:rFonts w:ascii="Arial" w:eastAsia="MS Mincho" w:hAnsi="Arial" w:cs="Arial"/>
          <w:lang w:val="nb-NO"/>
        </w:rPr>
        <w:t xml:space="preserve"> og til samme betingelser</w:t>
      </w:r>
      <w:r w:rsidR="00FF46FD" w:rsidRPr="00462AF7">
        <w:rPr>
          <w:rStyle w:val="Fotnotereferanse"/>
          <w:rFonts w:ascii="Arial" w:eastAsia="MS Mincho" w:hAnsi="Arial" w:cs="Arial"/>
          <w:lang w:val="nb-NO"/>
        </w:rPr>
        <w:footnoteReference w:id="2"/>
      </w:r>
      <w:r w:rsidR="00297329" w:rsidRPr="00462AF7">
        <w:rPr>
          <w:rFonts w:ascii="Arial" w:eastAsia="MS Mincho" w:hAnsi="Arial" w:cs="Arial"/>
          <w:lang w:val="nb-NO"/>
        </w:rPr>
        <w:t xml:space="preserve">. Opsjonen må utløses innen </w:t>
      </w:r>
      <w:r w:rsidR="002D475E" w:rsidRPr="00462AF7">
        <w:rPr>
          <w:rFonts w:ascii="Arial" w:eastAsia="MS Mincho" w:hAnsi="Arial" w:cs="Arial"/>
          <w:lang w:val="nb-NO"/>
        </w:rPr>
        <w:t xml:space="preserve">fire (4) </w:t>
      </w:r>
      <w:r w:rsidR="00297329" w:rsidRPr="00462AF7">
        <w:rPr>
          <w:rFonts w:ascii="Arial" w:eastAsia="MS Mincho" w:hAnsi="Arial" w:cs="Arial"/>
          <w:lang w:val="nb-NO"/>
        </w:rPr>
        <w:t>år fra signering av avtalen.</w:t>
      </w:r>
    </w:p>
    <w:p w14:paraId="231C62A6" w14:textId="34544635" w:rsidR="00487C74" w:rsidRPr="00462AF7" w:rsidRDefault="00487C74" w:rsidP="00487C74">
      <w:pPr>
        <w:pStyle w:val="Overskrift2"/>
        <w:spacing w:line="240" w:lineRule="atLeast"/>
        <w:rPr>
          <w:rFonts w:ascii="Arial" w:eastAsia="MS Mincho" w:hAnsi="Arial"/>
          <w:lang w:val="nb-NO"/>
        </w:rPr>
      </w:pPr>
      <w:bookmarkStart w:id="2" w:name="_Toc230951712"/>
      <w:r w:rsidRPr="00462AF7">
        <w:rPr>
          <w:rFonts w:ascii="Arial" w:eastAsia="MS Mincho" w:hAnsi="Arial"/>
          <w:lang w:val="nb-NO"/>
        </w:rPr>
        <w:t>Formål</w:t>
      </w:r>
      <w:bookmarkEnd w:id="2"/>
    </w:p>
    <w:p w14:paraId="3426BE8F" w14:textId="2129637E" w:rsidR="7EFB5E5A" w:rsidRPr="00462AF7" w:rsidRDefault="1042BC0D" w:rsidP="00AC6768">
      <w:pPr>
        <w:pStyle w:val="Brdtekst"/>
        <w:rPr>
          <w:rFonts w:ascii="Arial" w:eastAsia="MS Mincho" w:hAnsi="Arial" w:cs="Arial"/>
          <w:lang w:val="nb-NO"/>
        </w:rPr>
      </w:pPr>
      <w:r w:rsidRPr="1D65EFB6">
        <w:rPr>
          <w:rFonts w:ascii="Arial" w:eastAsia="MS Mincho" w:hAnsi="Arial" w:cs="Arial"/>
          <w:lang w:val="nb-NO"/>
        </w:rPr>
        <w:t xml:space="preserve">Instrumentene </w:t>
      </w:r>
      <w:r w:rsidR="2ADA5085" w:rsidRPr="1D65EFB6">
        <w:rPr>
          <w:rFonts w:ascii="Arial" w:eastAsia="MS Mincho" w:hAnsi="Arial" w:cs="Arial"/>
          <w:lang w:val="nb-NO"/>
        </w:rPr>
        <w:t xml:space="preserve">skal brukes til å identifisere og kvantifisere </w:t>
      </w:r>
      <w:r w:rsidR="741B2DFC" w:rsidRPr="1D65EFB6">
        <w:rPr>
          <w:rFonts w:ascii="Arial" w:eastAsia="MS Mincho" w:hAnsi="Arial" w:cs="Arial"/>
          <w:lang w:val="nb-NO"/>
        </w:rPr>
        <w:t xml:space="preserve">forskjellige biologiske smittestoff. </w:t>
      </w:r>
      <w:r w:rsidR="4F3CD882" w:rsidRPr="1D65EFB6">
        <w:rPr>
          <w:rFonts w:ascii="Arial" w:eastAsia="MS Mincho" w:hAnsi="Arial" w:cs="Arial"/>
          <w:lang w:val="nb-NO"/>
        </w:rPr>
        <w:t>Materialene som skal undersøkes kan inneholde både veldig mye og veldig lite av smittestoffene. Den beste måten å detektere d</w:t>
      </w:r>
      <w:r w:rsidR="55F6548B" w:rsidRPr="1D65EFB6">
        <w:rPr>
          <w:rFonts w:ascii="Arial" w:eastAsia="MS Mincho" w:hAnsi="Arial" w:cs="Arial"/>
          <w:lang w:val="nb-NO"/>
        </w:rPr>
        <w:t xml:space="preserve">isse på er gjennom en real-time PCR analyse. Det kreves dermed god sensitivitet og brukervennlighet. </w:t>
      </w:r>
      <w:r w:rsidR="4333D8BF" w:rsidRPr="1D65EFB6">
        <w:rPr>
          <w:rFonts w:ascii="Arial" w:eastAsia="MS Mincho" w:hAnsi="Arial" w:cs="Arial"/>
          <w:lang w:val="nb-NO"/>
        </w:rPr>
        <w:t xml:space="preserve">Kunden </w:t>
      </w:r>
      <w:r w:rsidR="55F6548B" w:rsidRPr="1D65EFB6">
        <w:rPr>
          <w:rFonts w:ascii="Arial" w:eastAsia="MS Mincho" w:hAnsi="Arial" w:cs="Arial"/>
          <w:lang w:val="nb-NO"/>
        </w:rPr>
        <w:t>er til tider veldig avhengig a</w:t>
      </w:r>
      <w:r w:rsidR="717E3C48" w:rsidRPr="1D65EFB6">
        <w:rPr>
          <w:rFonts w:ascii="Arial" w:eastAsia="MS Mincho" w:hAnsi="Arial" w:cs="Arial"/>
          <w:lang w:val="nb-NO"/>
        </w:rPr>
        <w:t xml:space="preserve">v å kunne gjennomføre disse analysene, ikke minst i en beredskapssituasjon, så </w:t>
      </w:r>
      <w:r w:rsidR="3E7EAF02" w:rsidRPr="1D65EFB6">
        <w:rPr>
          <w:rFonts w:ascii="Arial" w:eastAsia="MS Mincho" w:hAnsi="Arial" w:cs="Arial"/>
          <w:lang w:val="nb-NO"/>
        </w:rPr>
        <w:t xml:space="preserve">instrumentene </w:t>
      </w:r>
      <w:r w:rsidR="717E3C48" w:rsidRPr="1D65EFB6">
        <w:rPr>
          <w:rFonts w:ascii="Arial" w:eastAsia="MS Mincho" w:hAnsi="Arial" w:cs="Arial"/>
          <w:lang w:val="nb-NO"/>
        </w:rPr>
        <w:t xml:space="preserve">må være </w:t>
      </w:r>
      <w:proofErr w:type="gramStart"/>
      <w:r w:rsidR="717E3C48" w:rsidRPr="1D65EFB6">
        <w:rPr>
          <w:rFonts w:ascii="Arial" w:eastAsia="MS Mincho" w:hAnsi="Arial" w:cs="Arial"/>
          <w:lang w:val="nb-NO"/>
        </w:rPr>
        <w:t>robust</w:t>
      </w:r>
      <w:r w:rsidR="3E7EAF02" w:rsidRPr="1D65EFB6">
        <w:rPr>
          <w:rFonts w:ascii="Arial" w:eastAsia="MS Mincho" w:hAnsi="Arial" w:cs="Arial"/>
          <w:lang w:val="nb-NO"/>
        </w:rPr>
        <w:t>e</w:t>
      </w:r>
      <w:proofErr w:type="gramEnd"/>
      <w:r w:rsidR="717E3C48" w:rsidRPr="1D65EFB6">
        <w:rPr>
          <w:rFonts w:ascii="Arial" w:eastAsia="MS Mincho" w:hAnsi="Arial" w:cs="Arial"/>
          <w:lang w:val="nb-NO"/>
        </w:rPr>
        <w:t xml:space="preserve"> og håndtere både </w:t>
      </w:r>
      <w:r w:rsidR="00135541" w:rsidRPr="1D65EFB6">
        <w:rPr>
          <w:rFonts w:ascii="Arial" w:eastAsia="MS Mincho" w:hAnsi="Arial" w:cs="Arial"/>
          <w:lang w:val="nb-NO"/>
        </w:rPr>
        <w:t>små</w:t>
      </w:r>
      <w:r w:rsidR="717E3C48" w:rsidRPr="1D65EFB6">
        <w:rPr>
          <w:rFonts w:ascii="Arial" w:eastAsia="MS Mincho" w:hAnsi="Arial" w:cs="Arial"/>
          <w:lang w:val="nb-NO"/>
        </w:rPr>
        <w:t xml:space="preserve"> og stor</w:t>
      </w:r>
      <w:r w:rsidR="00135541" w:rsidRPr="1D65EFB6">
        <w:rPr>
          <w:rFonts w:ascii="Arial" w:eastAsia="MS Mincho" w:hAnsi="Arial" w:cs="Arial"/>
          <w:lang w:val="nb-NO"/>
        </w:rPr>
        <w:t>e</w:t>
      </w:r>
      <w:r w:rsidR="717E3C48" w:rsidRPr="1D65EFB6">
        <w:rPr>
          <w:rFonts w:ascii="Arial" w:eastAsia="MS Mincho" w:hAnsi="Arial" w:cs="Arial"/>
          <w:lang w:val="nb-NO"/>
        </w:rPr>
        <w:t xml:space="preserve"> </w:t>
      </w:r>
      <w:r w:rsidR="00135541" w:rsidRPr="1D65EFB6">
        <w:rPr>
          <w:rFonts w:ascii="Arial" w:eastAsia="MS Mincho" w:hAnsi="Arial" w:cs="Arial"/>
          <w:lang w:val="nb-NO"/>
        </w:rPr>
        <w:t>prøve</w:t>
      </w:r>
      <w:r w:rsidR="261F1451" w:rsidRPr="1D65EFB6">
        <w:rPr>
          <w:rFonts w:ascii="Arial" w:eastAsia="MS Mincho" w:hAnsi="Arial" w:cs="Arial"/>
          <w:lang w:val="nb-NO"/>
        </w:rPr>
        <w:t>mengder</w:t>
      </w:r>
      <w:r w:rsidR="717E3C48" w:rsidRPr="1D65EFB6">
        <w:rPr>
          <w:rFonts w:ascii="Arial" w:eastAsia="MS Mincho" w:hAnsi="Arial" w:cs="Arial"/>
          <w:lang w:val="nb-NO"/>
        </w:rPr>
        <w:t xml:space="preserve">. </w:t>
      </w:r>
    </w:p>
    <w:p w14:paraId="74F1A5F5" w14:textId="77777777" w:rsidR="004E55EA" w:rsidRPr="00896238" w:rsidRDefault="00E01771" w:rsidP="004E55EA">
      <w:pPr>
        <w:pStyle w:val="Overskrift2"/>
        <w:spacing w:line="240" w:lineRule="atLeast"/>
        <w:rPr>
          <w:rFonts w:ascii="Arial" w:eastAsia="MS Mincho" w:hAnsi="Arial"/>
          <w:lang w:val="nb-NO"/>
        </w:rPr>
      </w:pPr>
      <w:bookmarkStart w:id="3" w:name="_Toc230951713"/>
      <w:r w:rsidRPr="00896238">
        <w:rPr>
          <w:rFonts w:ascii="Arial" w:eastAsia="MS Mincho" w:hAnsi="Arial"/>
          <w:lang w:val="nb-NO"/>
        </w:rPr>
        <w:t>Krav og kravtyper</w:t>
      </w:r>
      <w:bookmarkEnd w:id="3"/>
    </w:p>
    <w:p w14:paraId="75789399" w14:textId="77777777" w:rsidR="004E55EA" w:rsidRPr="00896238" w:rsidRDefault="004E55EA" w:rsidP="004E55EA">
      <w:pPr>
        <w:pStyle w:val="Overskrift3"/>
        <w:keepLines/>
        <w:widowControl/>
        <w:spacing w:before="40" w:line="240" w:lineRule="auto"/>
        <w:rPr>
          <w:rFonts w:ascii="Arial" w:hAnsi="Arial"/>
        </w:rPr>
      </w:pPr>
      <w:r w:rsidRPr="00896238">
        <w:rPr>
          <w:rFonts w:ascii="Arial" w:hAnsi="Arial"/>
        </w:rPr>
        <w:t>Kundens krav</w:t>
      </w:r>
    </w:p>
    <w:p w14:paraId="2DC34E7E" w14:textId="77777777" w:rsidR="004E55EA" w:rsidRPr="00896238" w:rsidRDefault="004E55EA" w:rsidP="004E55EA">
      <w:pPr>
        <w:rPr>
          <w:rFonts w:ascii="Arial" w:hAnsi="Arial" w:cs="Arial"/>
        </w:rPr>
      </w:pPr>
    </w:p>
    <w:p w14:paraId="38A6FFA1" w14:textId="77777777" w:rsidR="004E55EA" w:rsidRPr="00896238" w:rsidRDefault="004E55EA" w:rsidP="00514334">
      <w:pPr>
        <w:ind w:left="2268" w:hanging="2268"/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>Nr.:</w:t>
      </w:r>
      <w:r w:rsidRPr="00896238">
        <w:rPr>
          <w:rFonts w:ascii="Arial" w:hAnsi="Arial" w:cs="Arial"/>
          <w:szCs w:val="22"/>
        </w:rPr>
        <w:tab/>
        <w:t>Kravpunktets unike løpenummer</w:t>
      </w:r>
    </w:p>
    <w:p w14:paraId="79A9A4BE" w14:textId="77777777" w:rsidR="004E55EA" w:rsidRPr="00896238" w:rsidRDefault="004E55EA" w:rsidP="00514334">
      <w:pPr>
        <w:ind w:left="2268" w:hanging="2268"/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>Beskrivelse:</w:t>
      </w:r>
      <w:r w:rsidRPr="00896238">
        <w:rPr>
          <w:rFonts w:ascii="Arial" w:hAnsi="Arial" w:cs="Arial"/>
          <w:szCs w:val="22"/>
        </w:rPr>
        <w:tab/>
        <w:t>Tekst som beskriver kravet</w:t>
      </w:r>
    </w:p>
    <w:p w14:paraId="7C220462" w14:textId="77777777" w:rsidR="004E55EA" w:rsidRPr="00896238" w:rsidRDefault="004E55EA" w:rsidP="00514334">
      <w:pPr>
        <w:spacing w:after="120"/>
        <w:ind w:left="2268" w:hanging="2268"/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>Type krav:</w:t>
      </w:r>
      <w:r w:rsidRPr="00896238">
        <w:rPr>
          <w:rFonts w:ascii="Arial" w:hAnsi="Arial" w:cs="Arial"/>
          <w:szCs w:val="22"/>
        </w:rPr>
        <w:tab/>
        <w:t>Se tabell nedenfor</w:t>
      </w:r>
    </w:p>
    <w:tbl>
      <w:tblPr>
        <w:tblW w:w="1325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1123"/>
      </w:tblGrid>
      <w:tr w:rsidR="004E55EA" w:rsidRPr="00896238" w14:paraId="65171F91" w14:textId="77777777" w:rsidTr="2465690D">
        <w:trPr>
          <w:trHeight w:val="34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00F0B14" w14:textId="77777777" w:rsidR="004E55EA" w:rsidRPr="00896238" w:rsidRDefault="004E55EA" w:rsidP="007F54D4">
            <w:pPr>
              <w:pStyle w:val="Tabell"/>
              <w:rPr>
                <w:rFonts w:ascii="Arial" w:hAnsi="Arial" w:cs="Arial"/>
                <w:b/>
              </w:rPr>
            </w:pPr>
            <w:r w:rsidRPr="00896238">
              <w:rPr>
                <w:rFonts w:ascii="Arial" w:hAnsi="Arial" w:cs="Arial"/>
                <w:b/>
              </w:rPr>
              <w:t>Absolutte krav (A)</w:t>
            </w:r>
          </w:p>
        </w:tc>
        <w:tc>
          <w:tcPr>
            <w:tcW w:w="1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28D243" w14:textId="77777777" w:rsidR="004E55EA" w:rsidRPr="00896238" w:rsidRDefault="004E55EA" w:rsidP="007F54D4">
            <w:pPr>
              <w:pStyle w:val="Tabell"/>
              <w:rPr>
                <w:rFonts w:ascii="Arial" w:hAnsi="Arial" w:cs="Arial"/>
              </w:rPr>
            </w:pPr>
            <w:r w:rsidRPr="00896238">
              <w:rPr>
                <w:rFonts w:ascii="Arial" w:hAnsi="Arial" w:cs="Arial"/>
              </w:rPr>
              <w:t>Kravet er viktig og MÅ tilfredsstilles. Kravet er å anse som et minimumskrav.</w:t>
            </w:r>
          </w:p>
        </w:tc>
      </w:tr>
      <w:tr w:rsidR="004E55EA" w:rsidRPr="00896238" w14:paraId="207DFAF6" w14:textId="77777777" w:rsidTr="2465690D">
        <w:trPr>
          <w:trHeight w:val="34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322E59A" w14:textId="77777777" w:rsidR="004E55EA" w:rsidRPr="00896238" w:rsidRDefault="004E55EA" w:rsidP="007F54D4">
            <w:pPr>
              <w:pStyle w:val="Tabell"/>
              <w:rPr>
                <w:rFonts w:ascii="Arial" w:hAnsi="Arial" w:cs="Arial"/>
                <w:b/>
              </w:rPr>
            </w:pPr>
            <w:r w:rsidRPr="00896238">
              <w:rPr>
                <w:rFonts w:ascii="Arial" w:hAnsi="Arial" w:cs="Arial"/>
                <w:b/>
              </w:rPr>
              <w:t>Absolutte krav (A)*</w:t>
            </w:r>
          </w:p>
        </w:tc>
        <w:tc>
          <w:tcPr>
            <w:tcW w:w="1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F1C50" w14:textId="1212D0E9" w:rsidR="004E55EA" w:rsidRPr="00462AF7" w:rsidRDefault="61EE1A3E" w:rsidP="007F54D4">
            <w:pPr>
              <w:pStyle w:val="Tabell"/>
              <w:rPr>
                <w:rFonts w:ascii="Arial" w:hAnsi="Arial" w:cs="Arial"/>
              </w:rPr>
            </w:pPr>
            <w:r w:rsidRPr="00462AF7">
              <w:rPr>
                <w:rFonts w:ascii="Arial" w:hAnsi="Arial" w:cs="Arial"/>
              </w:rPr>
              <w:t xml:space="preserve">Kravet er viktig og MÅ tilfredsstilles. Kravet er å anse som et minimumskrav, </w:t>
            </w:r>
            <w:r w:rsidR="51A2473A" w:rsidRPr="00462AF7">
              <w:rPr>
                <w:rFonts w:ascii="Arial" w:hAnsi="Arial" w:cs="Arial"/>
              </w:rPr>
              <w:t>hvor meroppfyllelse som gir en reell merverdi for Kunden vil gi uttelling i evaluering av tilbudet.</w:t>
            </w:r>
            <w:r w:rsidRPr="00462AF7">
              <w:rPr>
                <w:rFonts w:ascii="Arial" w:hAnsi="Arial" w:cs="Arial"/>
              </w:rPr>
              <w:t xml:space="preserve">  </w:t>
            </w:r>
          </w:p>
        </w:tc>
      </w:tr>
      <w:tr w:rsidR="004E55EA" w:rsidRPr="00896238" w14:paraId="45B38C9E" w14:textId="77777777" w:rsidTr="2465690D">
        <w:trPr>
          <w:trHeight w:val="34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C11774D" w14:textId="77777777" w:rsidR="004E55EA" w:rsidRPr="00896238" w:rsidRDefault="004E55EA" w:rsidP="007F54D4">
            <w:pPr>
              <w:pStyle w:val="Tabell"/>
              <w:rPr>
                <w:rFonts w:ascii="Arial" w:hAnsi="Arial" w:cs="Arial"/>
                <w:b/>
              </w:rPr>
            </w:pPr>
            <w:r w:rsidRPr="00896238">
              <w:rPr>
                <w:rFonts w:ascii="Arial" w:hAnsi="Arial" w:cs="Arial"/>
                <w:b/>
              </w:rPr>
              <w:t>Ønskede krav (B)</w:t>
            </w:r>
          </w:p>
        </w:tc>
        <w:tc>
          <w:tcPr>
            <w:tcW w:w="1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A86D5" w14:textId="09232248" w:rsidR="004E55EA" w:rsidRPr="00462AF7" w:rsidRDefault="61EE1A3E" w:rsidP="007F54D4">
            <w:pPr>
              <w:pStyle w:val="Tabell"/>
              <w:rPr>
                <w:rFonts w:ascii="Arial" w:hAnsi="Arial" w:cs="Arial"/>
              </w:rPr>
            </w:pPr>
            <w:r w:rsidRPr="00462AF7">
              <w:rPr>
                <w:rFonts w:ascii="Arial" w:hAnsi="Arial" w:cs="Arial"/>
              </w:rPr>
              <w:t xml:space="preserve">Kravet BØR tilfredsstilles, men det er ikke et absolutt krav. </w:t>
            </w:r>
            <w:r w:rsidR="0CB8ADC9" w:rsidRPr="00462AF7">
              <w:rPr>
                <w:rFonts w:ascii="Arial" w:hAnsi="Arial" w:cs="Arial"/>
              </w:rPr>
              <w:t>Grad av oppfyllelse</w:t>
            </w:r>
            <w:r w:rsidRPr="00462AF7">
              <w:rPr>
                <w:rFonts w:ascii="Arial" w:hAnsi="Arial" w:cs="Arial"/>
              </w:rPr>
              <w:t xml:space="preserve"> vil ha betydning for evaluering av tilbudet.</w:t>
            </w:r>
          </w:p>
        </w:tc>
      </w:tr>
      <w:tr w:rsidR="004E55EA" w:rsidRPr="00896238" w14:paraId="59E8706E" w14:textId="77777777" w:rsidTr="2465690D">
        <w:trPr>
          <w:trHeight w:val="34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426712D" w14:textId="77777777" w:rsidR="004E55EA" w:rsidRPr="00896238" w:rsidRDefault="004E55EA" w:rsidP="007F54D4">
            <w:pPr>
              <w:pStyle w:val="Tabell"/>
              <w:rPr>
                <w:rFonts w:ascii="Arial" w:hAnsi="Arial" w:cs="Arial"/>
                <w:b/>
              </w:rPr>
            </w:pPr>
            <w:r w:rsidRPr="00896238">
              <w:rPr>
                <w:rFonts w:ascii="Arial" w:hAnsi="Arial" w:cs="Arial"/>
                <w:b/>
              </w:rPr>
              <w:t>Info (I)</w:t>
            </w:r>
          </w:p>
        </w:tc>
        <w:tc>
          <w:tcPr>
            <w:tcW w:w="1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094C8" w14:textId="72F37F18" w:rsidR="004E55EA" w:rsidRPr="00896238" w:rsidRDefault="004E55EA" w:rsidP="007F54D4">
            <w:pPr>
              <w:pStyle w:val="Tabell"/>
              <w:rPr>
                <w:rFonts w:ascii="Arial" w:hAnsi="Arial" w:cs="Arial"/>
              </w:rPr>
            </w:pPr>
            <w:r w:rsidRPr="00896238">
              <w:rPr>
                <w:rFonts w:ascii="Arial" w:hAnsi="Arial" w:cs="Arial"/>
              </w:rPr>
              <w:t xml:space="preserve">Ikke et direkte krav til leveransen, men </w:t>
            </w:r>
            <w:r w:rsidR="00B52CDD">
              <w:rPr>
                <w:rFonts w:ascii="Arial" w:hAnsi="Arial" w:cs="Arial"/>
              </w:rPr>
              <w:t>L</w:t>
            </w:r>
            <w:r w:rsidRPr="00896238">
              <w:rPr>
                <w:rFonts w:ascii="Arial" w:hAnsi="Arial" w:cs="Arial"/>
              </w:rPr>
              <w:t xml:space="preserve">everandøren skal i sin løsningsbeskrivelse gi utfyllende informasjon. Svar </w:t>
            </w:r>
            <w:r w:rsidR="00893284" w:rsidRPr="000F65C4">
              <w:rPr>
                <w:rFonts w:ascii="Arial" w:hAnsi="Arial" w:cs="Arial"/>
                <w:u w:val="single"/>
              </w:rPr>
              <w:t>kan</w:t>
            </w:r>
            <w:r w:rsidR="00893284" w:rsidRPr="00896238">
              <w:rPr>
                <w:rFonts w:ascii="Arial" w:hAnsi="Arial" w:cs="Arial"/>
              </w:rPr>
              <w:t xml:space="preserve"> </w:t>
            </w:r>
            <w:r w:rsidRPr="00896238">
              <w:rPr>
                <w:rFonts w:ascii="Arial" w:hAnsi="Arial" w:cs="Arial"/>
              </w:rPr>
              <w:t>ha betydning for evaluering av tilbudet.</w:t>
            </w:r>
          </w:p>
        </w:tc>
      </w:tr>
    </w:tbl>
    <w:p w14:paraId="452E1982" w14:textId="77777777" w:rsidR="004E55EA" w:rsidRPr="00896238" w:rsidRDefault="004E55EA" w:rsidP="004E55EA">
      <w:pPr>
        <w:ind w:left="2410" w:hanging="2410"/>
        <w:rPr>
          <w:rFonts w:ascii="Arial" w:hAnsi="Arial" w:cs="Arial"/>
          <w:szCs w:val="22"/>
        </w:rPr>
      </w:pPr>
    </w:p>
    <w:p w14:paraId="14955923" w14:textId="77777777" w:rsidR="004E55EA" w:rsidRPr="00896238" w:rsidRDefault="004E55EA" w:rsidP="004E55EA">
      <w:pPr>
        <w:pStyle w:val="Overskrift3"/>
        <w:keepLines/>
        <w:widowControl/>
        <w:spacing w:before="40" w:line="240" w:lineRule="auto"/>
        <w:rPr>
          <w:rFonts w:ascii="Arial" w:hAnsi="Arial"/>
        </w:rPr>
      </w:pPr>
      <w:r w:rsidRPr="00896238">
        <w:rPr>
          <w:rFonts w:ascii="Arial" w:hAnsi="Arial"/>
        </w:rPr>
        <w:t>Leverandørens besvarelse</w:t>
      </w:r>
    </w:p>
    <w:p w14:paraId="40893D13" w14:textId="77777777" w:rsidR="004E55EA" w:rsidRPr="00896238" w:rsidRDefault="004E55EA" w:rsidP="004E55EA">
      <w:pPr>
        <w:rPr>
          <w:rFonts w:ascii="Arial" w:hAnsi="Arial" w:cs="Arial"/>
        </w:rPr>
      </w:pPr>
    </w:p>
    <w:p w14:paraId="6BF8E5EE" w14:textId="390FE220" w:rsidR="004E55EA" w:rsidRPr="00896238" w:rsidRDefault="004E55EA" w:rsidP="00514334">
      <w:pPr>
        <w:ind w:left="2268" w:hanging="2268"/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>Tilbys:</w:t>
      </w:r>
      <w:r w:rsidRPr="00896238">
        <w:rPr>
          <w:rFonts w:ascii="Arial" w:hAnsi="Arial" w:cs="Arial"/>
          <w:szCs w:val="22"/>
        </w:rPr>
        <w:tab/>
        <w:t xml:space="preserve">I hvilken grad leverandøren kan tilfredsstille kravet (Ja, Nei, Delvis). For krav som besvares med </w:t>
      </w:r>
      <w:r w:rsidR="002D04F6">
        <w:rPr>
          <w:rFonts w:ascii="Arial" w:hAnsi="Arial" w:cs="Arial"/>
          <w:szCs w:val="22"/>
        </w:rPr>
        <w:t>«</w:t>
      </w:r>
      <w:r w:rsidRPr="00896238">
        <w:rPr>
          <w:rFonts w:ascii="Arial" w:hAnsi="Arial" w:cs="Arial"/>
          <w:szCs w:val="22"/>
        </w:rPr>
        <w:t>Delvis</w:t>
      </w:r>
      <w:r w:rsidR="002D04F6">
        <w:rPr>
          <w:rFonts w:ascii="Arial" w:hAnsi="Arial" w:cs="Arial"/>
          <w:szCs w:val="22"/>
        </w:rPr>
        <w:t>»</w:t>
      </w:r>
      <w:r w:rsidRPr="00896238">
        <w:rPr>
          <w:rFonts w:ascii="Arial" w:hAnsi="Arial" w:cs="Arial"/>
          <w:szCs w:val="22"/>
        </w:rPr>
        <w:t xml:space="preserve">, må det i løsningsbeskrivelsen særskilt utdypes hva som ikke kan tilfredsstilles. </w:t>
      </w:r>
    </w:p>
    <w:p w14:paraId="4699C81B" w14:textId="77777777" w:rsidR="004E55EA" w:rsidRPr="00896238" w:rsidRDefault="004E55EA" w:rsidP="00514334">
      <w:pPr>
        <w:ind w:left="2268" w:hanging="2268"/>
        <w:rPr>
          <w:rFonts w:ascii="Arial" w:hAnsi="Arial" w:cs="Arial"/>
          <w:szCs w:val="22"/>
        </w:rPr>
      </w:pPr>
    </w:p>
    <w:p w14:paraId="149E9C56" w14:textId="77777777" w:rsidR="004E55EA" w:rsidRPr="00896238" w:rsidRDefault="004E55EA" w:rsidP="00514334">
      <w:pPr>
        <w:ind w:left="2268" w:hanging="2268"/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>Løsningsbeskrivelse:</w:t>
      </w:r>
      <w:r w:rsidRPr="00896238">
        <w:rPr>
          <w:rFonts w:ascii="Arial" w:hAnsi="Arial" w:cs="Arial"/>
          <w:szCs w:val="22"/>
        </w:rPr>
        <w:tab/>
        <w:t>Utfyllende informasjon om hvordan kravet tilfredsstilles.</w:t>
      </w:r>
    </w:p>
    <w:p w14:paraId="23E051A1" w14:textId="77777777" w:rsidR="004E55EA" w:rsidRPr="00896238" w:rsidRDefault="004E55EA" w:rsidP="004E55EA">
      <w:pPr>
        <w:pStyle w:val="Brdtekst"/>
        <w:rPr>
          <w:rFonts w:ascii="Arial" w:hAnsi="Arial" w:cs="Arial"/>
        </w:rPr>
      </w:pPr>
    </w:p>
    <w:p w14:paraId="6FA864C7" w14:textId="35146C10" w:rsidR="004E55EA" w:rsidRPr="00896238" w:rsidRDefault="004E55EA" w:rsidP="004E55EA">
      <w:pPr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 xml:space="preserve">Der Leverandøren f.eks. av plasshensyn ikke finner det hensiktsmessig å legge løsningsbeskrivelsen inn i selve kravtabellen, kan beskrivelsen legges i eget vedlegg. I så fall skal det i kravtabellen gis referanse til hvor løsningsbeskrivelsen ligger, og det skal i løsningsbeskrivelsen klart </w:t>
      </w:r>
      <w:proofErr w:type="gramStart"/>
      <w:r w:rsidRPr="00896238">
        <w:rPr>
          <w:rFonts w:ascii="Arial" w:hAnsi="Arial" w:cs="Arial"/>
          <w:szCs w:val="22"/>
        </w:rPr>
        <w:t>fremkomme</w:t>
      </w:r>
      <w:proofErr w:type="gramEnd"/>
      <w:r w:rsidRPr="00896238">
        <w:rPr>
          <w:rFonts w:ascii="Arial" w:hAnsi="Arial" w:cs="Arial"/>
          <w:szCs w:val="22"/>
        </w:rPr>
        <w:t xml:space="preserve"> hvilket krav som utdypes. </w:t>
      </w:r>
      <w:r w:rsidR="00FB6832">
        <w:rPr>
          <w:rFonts w:ascii="Arial" w:hAnsi="Arial" w:cs="Arial"/>
          <w:szCs w:val="22"/>
        </w:rPr>
        <w:t>Eventuelle vedlegg listes opp nederst i Bilag 2.</w:t>
      </w:r>
    </w:p>
    <w:p w14:paraId="2A2F1796" w14:textId="77777777" w:rsidR="004E55EA" w:rsidRPr="00896238" w:rsidRDefault="004E55EA" w:rsidP="004E55EA">
      <w:pPr>
        <w:rPr>
          <w:rFonts w:ascii="Arial" w:hAnsi="Arial" w:cs="Arial"/>
          <w:szCs w:val="22"/>
        </w:rPr>
      </w:pPr>
    </w:p>
    <w:p w14:paraId="6BA8A18B" w14:textId="77777777" w:rsidR="004E55EA" w:rsidRDefault="004E55EA" w:rsidP="004E55EA">
      <w:pPr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 xml:space="preserve">Leverandøren er selv ansvarlig for å beskrive alle nødvendige løsningselementer for å få en komplett løsning, selv om ikke alle disse er </w:t>
      </w:r>
      <w:proofErr w:type="spellStart"/>
      <w:r w:rsidRPr="00896238">
        <w:rPr>
          <w:rFonts w:ascii="Arial" w:hAnsi="Arial" w:cs="Arial"/>
          <w:szCs w:val="22"/>
        </w:rPr>
        <w:t>kravsatt</w:t>
      </w:r>
      <w:proofErr w:type="spellEnd"/>
      <w:r w:rsidRPr="00896238">
        <w:rPr>
          <w:rFonts w:ascii="Arial" w:hAnsi="Arial" w:cs="Arial"/>
          <w:szCs w:val="22"/>
        </w:rPr>
        <w:t>.</w:t>
      </w:r>
    </w:p>
    <w:p w14:paraId="2FF78A0B" w14:textId="77777777" w:rsidR="00E8494A" w:rsidRPr="00896238" w:rsidRDefault="00E8494A" w:rsidP="004E55EA">
      <w:pPr>
        <w:rPr>
          <w:rFonts w:ascii="Arial" w:hAnsi="Arial" w:cs="Arial"/>
          <w:szCs w:val="22"/>
        </w:rPr>
      </w:pPr>
    </w:p>
    <w:p w14:paraId="3F4A3959" w14:textId="77777777" w:rsidR="004E55EA" w:rsidRPr="00896238" w:rsidRDefault="004E55EA" w:rsidP="004E55EA">
      <w:pPr>
        <w:pStyle w:val="Overskrift1"/>
        <w:widowControl/>
        <w:spacing w:after="60" w:line="240" w:lineRule="auto"/>
        <w:jc w:val="left"/>
        <w:rPr>
          <w:rFonts w:ascii="Arial" w:hAnsi="Arial"/>
        </w:rPr>
      </w:pPr>
      <w:bookmarkStart w:id="4" w:name="_Toc377126049"/>
      <w:bookmarkStart w:id="5" w:name="_Toc230951714"/>
      <w:r w:rsidRPr="00896238">
        <w:rPr>
          <w:rFonts w:ascii="Arial" w:hAnsi="Arial"/>
        </w:rPr>
        <w:t>Overordnet</w:t>
      </w:r>
      <w:bookmarkEnd w:id="4"/>
      <w:r w:rsidRPr="00896238">
        <w:rPr>
          <w:rFonts w:ascii="Arial" w:hAnsi="Arial"/>
        </w:rPr>
        <w:t xml:space="preserve"> om ytelsen</w:t>
      </w:r>
      <w:bookmarkEnd w:id="5"/>
    </w:p>
    <w:p w14:paraId="1D86DBE2" w14:textId="627C7717" w:rsidR="004E55EA" w:rsidRPr="004A738F" w:rsidRDefault="13CE5D92" w:rsidP="00AC6768">
      <w:pPr>
        <w:rPr>
          <w:rFonts w:ascii="Arial" w:hAnsi="Arial" w:cs="Arial"/>
        </w:rPr>
      </w:pPr>
      <w:r w:rsidRPr="00291399">
        <w:rPr>
          <w:rFonts w:ascii="Arial" w:hAnsi="Arial" w:cs="Arial"/>
        </w:rPr>
        <w:t xml:space="preserve">Folkehelseinstituttet, </w:t>
      </w:r>
      <w:r w:rsidR="3CB7360A" w:rsidRPr="00291399">
        <w:rPr>
          <w:rFonts w:ascii="Arial" w:hAnsi="Arial" w:cs="Arial"/>
        </w:rPr>
        <w:t>A</w:t>
      </w:r>
      <w:r w:rsidRPr="00291399">
        <w:rPr>
          <w:rFonts w:ascii="Arial" w:hAnsi="Arial" w:cs="Arial"/>
        </w:rPr>
        <w:t xml:space="preserve">vdeling </w:t>
      </w:r>
      <w:r w:rsidR="17B72133" w:rsidRPr="00291399">
        <w:rPr>
          <w:rFonts w:ascii="Arial" w:hAnsi="Arial" w:cs="Arial"/>
        </w:rPr>
        <w:t>for Virologi</w:t>
      </w:r>
      <w:r w:rsidRPr="00291399">
        <w:rPr>
          <w:rFonts w:ascii="Arial" w:hAnsi="Arial" w:cs="Arial"/>
        </w:rPr>
        <w:t xml:space="preserve">, skal kjøpe </w:t>
      </w:r>
      <w:r w:rsidR="47E5FA1B" w:rsidRPr="00291399">
        <w:rPr>
          <w:rFonts w:ascii="Arial" w:hAnsi="Arial" w:cs="Arial"/>
        </w:rPr>
        <w:t xml:space="preserve">real-time PCR maskiner som </w:t>
      </w:r>
      <w:r w:rsidR="62DA21FC" w:rsidRPr="00291399">
        <w:rPr>
          <w:rFonts w:ascii="Arial" w:hAnsi="Arial" w:cs="Arial"/>
        </w:rPr>
        <w:t>hovedsakelig skal brukes til deteksjon av biologiske agens,</w:t>
      </w:r>
      <w:r w:rsidRPr="00291399">
        <w:rPr>
          <w:rFonts w:ascii="Arial" w:hAnsi="Arial" w:cs="Arial"/>
        </w:rPr>
        <w:t xml:space="preserve"> </w:t>
      </w:r>
      <w:r w:rsidRPr="004A738F">
        <w:rPr>
          <w:rFonts w:ascii="Arial" w:hAnsi="Arial" w:cs="Arial"/>
        </w:rPr>
        <w:t xml:space="preserve">med </w:t>
      </w:r>
      <w:r w:rsidR="005410BA" w:rsidRPr="004A738F">
        <w:rPr>
          <w:rFonts w:ascii="Arial" w:hAnsi="Arial" w:cs="Arial"/>
        </w:rPr>
        <w:t xml:space="preserve">opsjoner på </w:t>
      </w:r>
      <w:r w:rsidRPr="004A738F">
        <w:rPr>
          <w:rFonts w:ascii="Arial" w:hAnsi="Arial" w:cs="Arial"/>
        </w:rPr>
        <w:t>tilhørende serviceytelser</w:t>
      </w:r>
      <w:r w:rsidR="0018520D" w:rsidRPr="004A738F">
        <w:rPr>
          <w:rFonts w:ascii="Arial" w:hAnsi="Arial" w:cs="Arial"/>
        </w:rPr>
        <w:t>, ev. instrumentspesifikke forbruksvarer</w:t>
      </w:r>
      <w:r w:rsidRPr="004A738F">
        <w:rPr>
          <w:rFonts w:ascii="Arial" w:hAnsi="Arial" w:cs="Arial"/>
        </w:rPr>
        <w:t xml:space="preserve"> og tilhørende utstyr </w:t>
      </w:r>
      <w:r w:rsidR="002C5A80" w:rsidRPr="004A738F">
        <w:rPr>
          <w:rFonts w:ascii="Arial" w:hAnsi="Arial" w:cs="Arial"/>
        </w:rPr>
        <w:t>så lenge instrumente</w:t>
      </w:r>
      <w:r w:rsidR="004A738F" w:rsidRPr="004A738F">
        <w:rPr>
          <w:rFonts w:ascii="Arial" w:hAnsi="Arial" w:cs="Arial"/>
        </w:rPr>
        <w:t>ne</w:t>
      </w:r>
      <w:r w:rsidR="002C5A80" w:rsidRPr="004A738F">
        <w:rPr>
          <w:rFonts w:ascii="Arial" w:hAnsi="Arial" w:cs="Arial"/>
        </w:rPr>
        <w:t xml:space="preserve"> er i bruk hos Kunden</w:t>
      </w:r>
      <w:r w:rsidRPr="004A738F">
        <w:rPr>
          <w:rFonts w:ascii="Arial" w:hAnsi="Arial" w:cs="Arial"/>
        </w:rPr>
        <w:t xml:space="preserve">. </w:t>
      </w:r>
    </w:p>
    <w:p w14:paraId="59AE2AB1" w14:textId="77777777" w:rsidR="004E55EA" w:rsidRPr="00896238" w:rsidRDefault="004E55EA" w:rsidP="004E55EA">
      <w:pPr>
        <w:rPr>
          <w:rFonts w:ascii="Arial" w:hAnsi="Arial" w:cs="Arial"/>
        </w:rPr>
      </w:pPr>
    </w:p>
    <w:p w14:paraId="4AFCCF08" w14:textId="77777777" w:rsidR="00E8494A" w:rsidRDefault="00E8494A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bookmarkStart w:id="6" w:name="_Toc377126051"/>
      <w:bookmarkStart w:id="7" w:name="_Toc377126052"/>
      <w:bookmarkStart w:id="8" w:name="_Toc377107769"/>
      <w:bookmarkStart w:id="9" w:name="_Toc377107770"/>
      <w:bookmarkStart w:id="10" w:name="_Toc377107771"/>
      <w:bookmarkStart w:id="11" w:name="_Toc377107772"/>
      <w:bookmarkStart w:id="12" w:name="_Toc377107773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ascii="Arial" w:hAnsi="Arial"/>
        </w:rPr>
        <w:br w:type="page"/>
      </w:r>
    </w:p>
    <w:p w14:paraId="09A8ADFB" w14:textId="0FABED65" w:rsidR="004E55EA" w:rsidRDefault="004E55EA" w:rsidP="00A93482">
      <w:pPr>
        <w:pStyle w:val="Overskrift1"/>
        <w:widowControl/>
        <w:spacing w:line="240" w:lineRule="auto"/>
        <w:ind w:left="431" w:hanging="431"/>
        <w:jc w:val="left"/>
        <w:rPr>
          <w:rFonts w:ascii="Arial" w:hAnsi="Arial"/>
        </w:rPr>
      </w:pPr>
      <w:bookmarkStart w:id="13" w:name="_Toc230951715"/>
      <w:r w:rsidRPr="00896238">
        <w:rPr>
          <w:rFonts w:ascii="Arial" w:hAnsi="Arial"/>
        </w:rPr>
        <w:lastRenderedPageBreak/>
        <w:t xml:space="preserve">Krav til </w:t>
      </w:r>
      <w:r w:rsidR="00511EF0">
        <w:rPr>
          <w:rFonts w:ascii="Arial" w:hAnsi="Arial"/>
        </w:rPr>
        <w:t>instrumentet</w:t>
      </w:r>
      <w:r w:rsidR="002E3D29">
        <w:rPr>
          <w:rFonts w:ascii="Arial" w:hAnsi="Arial"/>
        </w:rPr>
        <w:t xml:space="preserve"> (</w:t>
      </w:r>
      <w:r w:rsidR="003324B6">
        <w:rPr>
          <w:rFonts w:ascii="Arial" w:hAnsi="Arial"/>
        </w:rPr>
        <w:t xml:space="preserve">vektes </w:t>
      </w:r>
      <w:r w:rsidR="00710FC2">
        <w:rPr>
          <w:rFonts w:ascii="Arial" w:hAnsi="Arial"/>
        </w:rPr>
        <w:t>70% av kvalitet)</w:t>
      </w:r>
      <w:bookmarkEnd w:id="13"/>
    </w:p>
    <w:p w14:paraId="21EA0658" w14:textId="5918FE58" w:rsidR="004E55EA" w:rsidRPr="00511EF0" w:rsidRDefault="00FB0246" w:rsidP="00A93482">
      <w:pPr>
        <w:spacing w:after="120"/>
        <w:rPr>
          <w:rFonts w:ascii="Arial" w:hAnsi="Arial" w:cs="Arial"/>
        </w:rPr>
      </w:pPr>
      <w:r w:rsidRPr="7738D2F8">
        <w:rPr>
          <w:rFonts w:ascii="Arial" w:hAnsi="Arial" w:cs="Arial"/>
        </w:rPr>
        <w:t>Krav nr. 3.9 vil tillegges særskilt vekt i evalueringen av kravene under dette kapittelet.</w:t>
      </w:r>
    </w:p>
    <w:tbl>
      <w:tblPr>
        <w:tblStyle w:val="Tabellrutenett"/>
        <w:tblpPr w:leftFromText="141" w:rightFromText="141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703"/>
        <w:gridCol w:w="3545"/>
        <w:gridCol w:w="1984"/>
        <w:gridCol w:w="850"/>
        <w:gridCol w:w="1134"/>
        <w:gridCol w:w="5062"/>
      </w:tblGrid>
      <w:tr w:rsidR="004E55EA" w:rsidRPr="00E21293" w14:paraId="048AB62B" w14:textId="77777777" w:rsidTr="7738D2F8">
        <w:trPr>
          <w:tblHeader/>
        </w:trPr>
        <w:tc>
          <w:tcPr>
            <w:tcW w:w="2667" w:type="pct"/>
            <w:gridSpan w:val="4"/>
            <w:shd w:val="clear" w:color="auto" w:fill="D9D9D9" w:themeFill="background1" w:themeFillShade="D9"/>
          </w:tcPr>
          <w:p w14:paraId="2A021664" w14:textId="77777777" w:rsidR="004E55EA" w:rsidRPr="00896238" w:rsidRDefault="37264897" w:rsidP="00E21293">
            <w:pPr>
              <w:snapToGrid w:val="0"/>
              <w:spacing w:before="60" w:after="120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Kundens krav</w:t>
            </w:r>
          </w:p>
        </w:tc>
        <w:tc>
          <w:tcPr>
            <w:tcW w:w="2333" w:type="pct"/>
            <w:gridSpan w:val="2"/>
            <w:shd w:val="clear" w:color="auto" w:fill="FFF2CC"/>
          </w:tcPr>
          <w:p w14:paraId="2D21CB8D" w14:textId="3EA9B8ED" w:rsidR="004E55EA" w:rsidRPr="00896238" w:rsidRDefault="37264897" w:rsidP="00E21293">
            <w:pPr>
              <w:snapToGrid w:val="0"/>
              <w:spacing w:before="60" w:after="120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Leverandørens besvarelse</w:t>
            </w:r>
          </w:p>
        </w:tc>
      </w:tr>
      <w:tr w:rsidR="00EB44F6" w:rsidRPr="00E21293" w14:paraId="165F25C5" w14:textId="77777777" w:rsidTr="7738D2F8">
        <w:trPr>
          <w:tblHeader/>
        </w:trPr>
        <w:tc>
          <w:tcPr>
            <w:tcW w:w="265" w:type="pct"/>
            <w:shd w:val="clear" w:color="auto" w:fill="D9D9D9" w:themeFill="background1" w:themeFillShade="D9"/>
          </w:tcPr>
          <w:p w14:paraId="587B5035" w14:textId="21D51DC5" w:rsidR="004E55EA" w:rsidRPr="00896238" w:rsidRDefault="37264897" w:rsidP="00E21293">
            <w:pPr>
              <w:snapToGrid w:val="0"/>
              <w:spacing w:before="60" w:after="120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Nr</w:t>
            </w:r>
            <w:r w:rsidR="754CAE1F" w:rsidRPr="1C911E7D"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1335" w:type="pct"/>
            <w:shd w:val="clear" w:color="auto" w:fill="D9D9D9" w:themeFill="background1" w:themeFillShade="D9"/>
          </w:tcPr>
          <w:p w14:paraId="0DC0F120" w14:textId="77777777" w:rsidR="004E55EA" w:rsidRPr="00896238" w:rsidRDefault="37264897" w:rsidP="00E21293">
            <w:pPr>
              <w:snapToGrid w:val="0"/>
              <w:spacing w:before="60" w:after="120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Beskrivelse</w:t>
            </w:r>
          </w:p>
        </w:tc>
        <w:tc>
          <w:tcPr>
            <w:tcW w:w="747" w:type="pct"/>
            <w:shd w:val="clear" w:color="auto" w:fill="D9D9D9" w:themeFill="background1" w:themeFillShade="D9"/>
          </w:tcPr>
          <w:p w14:paraId="3DEF135F" w14:textId="77777777" w:rsidR="004E55EA" w:rsidRPr="00896238" w:rsidRDefault="37264897" w:rsidP="00E21293">
            <w:pPr>
              <w:snapToGrid w:val="0"/>
              <w:spacing w:before="60" w:after="120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Type dokumentasjon</w:t>
            </w:r>
          </w:p>
        </w:tc>
        <w:tc>
          <w:tcPr>
            <w:tcW w:w="320" w:type="pct"/>
            <w:shd w:val="clear" w:color="auto" w:fill="D9D9D9" w:themeFill="background1" w:themeFillShade="D9"/>
          </w:tcPr>
          <w:p w14:paraId="17C6E693" w14:textId="77777777" w:rsidR="004E55EA" w:rsidRPr="00896238" w:rsidRDefault="37264897" w:rsidP="00E21293">
            <w:pPr>
              <w:snapToGrid w:val="0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Type krav</w:t>
            </w:r>
          </w:p>
          <w:p w14:paraId="44885EAF" w14:textId="77777777" w:rsidR="004E55EA" w:rsidRPr="00896238" w:rsidRDefault="004E55EA" w:rsidP="00E21293">
            <w:pPr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427" w:type="pct"/>
            <w:shd w:val="clear" w:color="auto" w:fill="FFF2CC"/>
          </w:tcPr>
          <w:p w14:paraId="3EA52BC7" w14:textId="77777777" w:rsidR="004E55EA" w:rsidRPr="00896238" w:rsidRDefault="37264897" w:rsidP="00E21293">
            <w:pPr>
              <w:snapToGrid w:val="0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Tilbys</w:t>
            </w:r>
          </w:p>
          <w:p w14:paraId="618D40B7" w14:textId="77777777" w:rsidR="004E55EA" w:rsidRPr="00896238" w:rsidRDefault="37264897" w:rsidP="00E21293">
            <w:pPr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(Ja/Nei/Delvis)</w:t>
            </w:r>
          </w:p>
        </w:tc>
        <w:tc>
          <w:tcPr>
            <w:tcW w:w="1906" w:type="pct"/>
            <w:shd w:val="clear" w:color="auto" w:fill="FFF2CC"/>
          </w:tcPr>
          <w:p w14:paraId="02F89B01" w14:textId="77777777" w:rsidR="004E55EA" w:rsidRPr="00896238" w:rsidRDefault="37264897" w:rsidP="00E21293">
            <w:pPr>
              <w:snapToGrid w:val="0"/>
              <w:spacing w:before="60" w:after="120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 xml:space="preserve">Løsningsbeskrivelse </w:t>
            </w:r>
          </w:p>
        </w:tc>
      </w:tr>
      <w:tr w:rsidR="00EB44F6" w:rsidRPr="00E21293" w14:paraId="34F86A79" w14:textId="77777777" w:rsidTr="7738D2F8">
        <w:tc>
          <w:tcPr>
            <w:tcW w:w="265" w:type="pct"/>
          </w:tcPr>
          <w:p w14:paraId="5B38B715" w14:textId="4535E972" w:rsidR="004E55EA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</w:p>
        </w:tc>
        <w:tc>
          <w:tcPr>
            <w:tcW w:w="1335" w:type="pct"/>
          </w:tcPr>
          <w:p w14:paraId="29D47A2B" w14:textId="4F695BD5" w:rsidR="004E55EA" w:rsidRPr="00896238" w:rsidRDefault="35505FF4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Instrumentet må være blokkbasert med 96-brønns format.</w:t>
            </w:r>
          </w:p>
        </w:tc>
        <w:tc>
          <w:tcPr>
            <w:tcW w:w="747" w:type="pct"/>
          </w:tcPr>
          <w:p w14:paraId="575F9FC8" w14:textId="6D6FCDA6" w:rsidR="004E55EA" w:rsidRPr="00896238" w:rsidRDefault="35505FF4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Bekreft</w:t>
            </w:r>
          </w:p>
        </w:tc>
        <w:tc>
          <w:tcPr>
            <w:tcW w:w="320" w:type="pct"/>
          </w:tcPr>
          <w:p w14:paraId="0A81A589" w14:textId="5490060B" w:rsidR="004E55EA" w:rsidRPr="00273206" w:rsidRDefault="35505FF4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2AB81F22" w14:textId="6A0E7D3D" w:rsidR="004E55EA" w:rsidRPr="0053333D" w:rsidRDefault="004E55EA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748F3530" w14:textId="6331015F" w:rsidR="004E55EA" w:rsidRPr="0053333D" w:rsidRDefault="004E55EA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7F9B6F57" w14:textId="77777777" w:rsidTr="7738D2F8">
        <w:trPr>
          <w:trHeight w:val="300"/>
        </w:trPr>
        <w:tc>
          <w:tcPr>
            <w:tcW w:w="265" w:type="pct"/>
          </w:tcPr>
          <w:p w14:paraId="79699E10" w14:textId="1B77A7A4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</w:t>
            </w:r>
          </w:p>
        </w:tc>
        <w:tc>
          <w:tcPr>
            <w:tcW w:w="1335" w:type="pct"/>
          </w:tcPr>
          <w:p w14:paraId="3CD209C7" w14:textId="5329D390" w:rsidR="31D58FD7" w:rsidRDefault="573C1849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4B33E0F3">
              <w:rPr>
                <w:rFonts w:ascii="Arial" w:eastAsia="Arial" w:hAnsi="Arial" w:cs="Arial"/>
              </w:rPr>
              <w:t xml:space="preserve">Det må være mulig å bruke både plater og </w:t>
            </w:r>
            <w:r w:rsidR="71BB7714" w:rsidRPr="4B33E0F3">
              <w:rPr>
                <w:rFonts w:ascii="Arial" w:eastAsia="Arial" w:hAnsi="Arial" w:cs="Arial"/>
              </w:rPr>
              <w:t xml:space="preserve">rør i </w:t>
            </w:r>
            <w:r w:rsidRPr="4B33E0F3">
              <w:rPr>
                <w:rFonts w:ascii="Arial" w:eastAsia="Arial" w:hAnsi="Arial" w:cs="Arial"/>
              </w:rPr>
              <w:t>strips.</w:t>
            </w:r>
          </w:p>
        </w:tc>
        <w:tc>
          <w:tcPr>
            <w:tcW w:w="747" w:type="pct"/>
          </w:tcPr>
          <w:p w14:paraId="39D39721" w14:textId="17F4D725" w:rsidR="31D58FD7" w:rsidRDefault="4FBDE448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4C647CC6">
              <w:rPr>
                <w:rFonts w:ascii="Arial" w:eastAsia="Arial" w:hAnsi="Arial" w:cs="Arial"/>
              </w:rPr>
              <w:t>Bekreft</w:t>
            </w:r>
          </w:p>
        </w:tc>
        <w:tc>
          <w:tcPr>
            <w:tcW w:w="320" w:type="pct"/>
          </w:tcPr>
          <w:p w14:paraId="38027626" w14:textId="6A84248D" w:rsidR="31D58FD7" w:rsidRDefault="31D58FD7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60D96093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4A9DC8FB" w14:textId="74CB2A1A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01500E7" w14:textId="48E7844C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B37F21" w:rsidRPr="00E21293" w14:paraId="3AD2573B" w14:textId="77777777" w:rsidTr="7738D2F8">
        <w:tc>
          <w:tcPr>
            <w:tcW w:w="265" w:type="pct"/>
          </w:tcPr>
          <w:p w14:paraId="073B1A32" w14:textId="537CBC4C" w:rsidR="00B37F21" w:rsidRPr="00896238" w:rsidRDefault="00B37F21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3</w:t>
            </w:r>
          </w:p>
        </w:tc>
        <w:tc>
          <w:tcPr>
            <w:tcW w:w="1335" w:type="pct"/>
          </w:tcPr>
          <w:p w14:paraId="0168B028" w14:textId="77777777" w:rsidR="00B37F21" w:rsidRPr="00896238" w:rsidRDefault="00B37F21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 xml:space="preserve">Plattformen må være fleksibel </w:t>
            </w:r>
            <w:proofErr w:type="spellStart"/>
            <w:r w:rsidRPr="1C911E7D">
              <w:rPr>
                <w:rFonts w:ascii="Arial" w:eastAsia="Arial" w:hAnsi="Arial" w:cs="Arial"/>
              </w:rPr>
              <w:t>mtp</w:t>
            </w:r>
            <w:proofErr w:type="spellEnd"/>
            <w:r w:rsidRPr="1C911E7D">
              <w:rPr>
                <w:rFonts w:ascii="Arial" w:eastAsia="Arial" w:hAnsi="Arial" w:cs="Arial"/>
              </w:rPr>
              <w:t>. valg av reagenser og forbruksvarer.</w:t>
            </w:r>
          </w:p>
        </w:tc>
        <w:tc>
          <w:tcPr>
            <w:tcW w:w="747" w:type="pct"/>
          </w:tcPr>
          <w:p w14:paraId="283AA6A8" w14:textId="77777777" w:rsidR="00B37F21" w:rsidRPr="00896238" w:rsidRDefault="00B37F21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60D96093">
              <w:rPr>
                <w:rFonts w:ascii="Arial" w:eastAsia="Arial" w:hAnsi="Arial" w:cs="Arial"/>
              </w:rPr>
              <w:t>Bekreft og beskriv</w:t>
            </w:r>
          </w:p>
        </w:tc>
        <w:tc>
          <w:tcPr>
            <w:tcW w:w="320" w:type="pct"/>
          </w:tcPr>
          <w:p w14:paraId="6D183061" w14:textId="77777777" w:rsidR="00B37F21" w:rsidRPr="001D7A90" w:rsidRDefault="00B37F21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A3840FC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5404EB2A" w14:textId="79B8BDE1" w:rsidR="00B37F21" w:rsidRPr="0053333D" w:rsidRDefault="00B37F21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5BBE9E78" w14:textId="311B2720" w:rsidR="00B37F21" w:rsidRPr="0053333D" w:rsidRDefault="00B37F21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2DB7B695" w:rsidRPr="00E21293" w14:paraId="42D4F86A" w14:textId="77777777" w:rsidTr="7738D2F8">
        <w:trPr>
          <w:trHeight w:val="300"/>
        </w:trPr>
        <w:tc>
          <w:tcPr>
            <w:tcW w:w="265" w:type="pct"/>
          </w:tcPr>
          <w:p w14:paraId="69FE8207" w14:textId="73509908" w:rsidR="2DB7B695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4</w:t>
            </w:r>
          </w:p>
        </w:tc>
        <w:tc>
          <w:tcPr>
            <w:tcW w:w="1335" w:type="pct"/>
          </w:tcPr>
          <w:p w14:paraId="2484F158" w14:textId="76A55CFB" w:rsidR="2DB7B695" w:rsidRDefault="5866ECA8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5A5B5DB8">
              <w:rPr>
                <w:rFonts w:ascii="Arial" w:eastAsia="Arial" w:hAnsi="Arial" w:cs="Arial"/>
              </w:rPr>
              <w:t>Beskriv</w:t>
            </w:r>
            <w:r w:rsidRPr="75BA52F8">
              <w:rPr>
                <w:rFonts w:ascii="Arial" w:eastAsia="Arial" w:hAnsi="Arial" w:cs="Arial"/>
              </w:rPr>
              <w:t xml:space="preserve"> eventuelle begrensninger med tanke på type plastvarer f.eks. kant på plate (</w:t>
            </w:r>
            <w:proofErr w:type="spellStart"/>
            <w:r w:rsidRPr="75BA52F8">
              <w:rPr>
                <w:rFonts w:ascii="Arial" w:eastAsia="Arial" w:hAnsi="Arial" w:cs="Arial"/>
              </w:rPr>
              <w:t>semi-</w:t>
            </w:r>
            <w:r w:rsidRPr="16403C13">
              <w:rPr>
                <w:rFonts w:ascii="Arial" w:eastAsia="Arial" w:hAnsi="Arial" w:cs="Arial"/>
              </w:rPr>
              <w:t>ski</w:t>
            </w:r>
            <w:r w:rsidR="0D3FC431" w:rsidRPr="16403C13">
              <w:rPr>
                <w:rFonts w:ascii="Arial" w:eastAsia="Arial" w:hAnsi="Arial" w:cs="Arial"/>
              </w:rPr>
              <w:t>r</w:t>
            </w:r>
            <w:r w:rsidRPr="16403C13">
              <w:rPr>
                <w:rFonts w:ascii="Arial" w:eastAsia="Arial" w:hAnsi="Arial" w:cs="Arial"/>
              </w:rPr>
              <w:t>ted</w:t>
            </w:r>
            <w:proofErr w:type="spellEnd"/>
            <w:r w:rsidRPr="75BA52F8">
              <w:rPr>
                <w:rFonts w:ascii="Arial" w:eastAsia="Arial" w:hAnsi="Arial" w:cs="Arial"/>
              </w:rPr>
              <w:t xml:space="preserve">, </w:t>
            </w:r>
            <w:proofErr w:type="spellStart"/>
            <w:r w:rsidRPr="75BA52F8">
              <w:rPr>
                <w:rFonts w:ascii="Arial" w:eastAsia="Arial" w:hAnsi="Arial" w:cs="Arial"/>
              </w:rPr>
              <w:t>fully</w:t>
            </w:r>
            <w:proofErr w:type="spellEnd"/>
            <w:r w:rsidRPr="75BA52F8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75BA52F8">
              <w:rPr>
                <w:rFonts w:ascii="Arial" w:eastAsia="Arial" w:hAnsi="Arial" w:cs="Arial"/>
              </w:rPr>
              <w:t>skirted</w:t>
            </w:r>
            <w:proofErr w:type="spellEnd"/>
            <w:r w:rsidRPr="75BA52F8">
              <w:rPr>
                <w:rFonts w:ascii="Arial" w:eastAsia="Arial" w:hAnsi="Arial" w:cs="Arial"/>
              </w:rPr>
              <w:t>) og hvilke volum.</w:t>
            </w:r>
          </w:p>
        </w:tc>
        <w:tc>
          <w:tcPr>
            <w:tcW w:w="747" w:type="pct"/>
          </w:tcPr>
          <w:p w14:paraId="33D2E1D1" w14:textId="5A5AF6D1" w:rsidR="2DB7B695" w:rsidRPr="00E21293" w:rsidRDefault="5866ECA8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183921B">
              <w:rPr>
                <w:rFonts w:ascii="Arial" w:eastAsia="Arial" w:hAnsi="Arial" w:cs="Arial"/>
              </w:rPr>
              <w:t>Beskriv</w:t>
            </w:r>
          </w:p>
        </w:tc>
        <w:tc>
          <w:tcPr>
            <w:tcW w:w="320" w:type="pct"/>
          </w:tcPr>
          <w:p w14:paraId="5ADC55DC" w14:textId="051750C0" w:rsidR="2DB7B695" w:rsidRPr="00E21293" w:rsidRDefault="5866ECA8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szCs w:val="22"/>
              </w:rPr>
            </w:pPr>
            <w:r w:rsidRPr="0183921B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36D9ABE1" w14:textId="616A8092" w:rsidR="2DB7B695" w:rsidRPr="0053333D" w:rsidRDefault="2DB7B695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6E5AEE61" w14:textId="3F5956FA" w:rsidR="2DB7B695" w:rsidRPr="0053333D" w:rsidRDefault="2DB7B695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425F72" w:rsidRPr="00E21293" w14:paraId="3C503F19" w14:textId="77777777" w:rsidTr="00E1410C">
        <w:tc>
          <w:tcPr>
            <w:tcW w:w="265" w:type="pct"/>
          </w:tcPr>
          <w:p w14:paraId="4D554763" w14:textId="760BB78C" w:rsidR="00425F72" w:rsidRPr="00896238" w:rsidRDefault="00425F72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5</w:t>
            </w:r>
          </w:p>
        </w:tc>
        <w:tc>
          <w:tcPr>
            <w:tcW w:w="1335" w:type="pct"/>
          </w:tcPr>
          <w:p w14:paraId="5BA07CE7" w14:textId="59690AB2" w:rsidR="00425F72" w:rsidRPr="00A952EB" w:rsidRDefault="00F22DAC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</w:rPr>
            </w:pPr>
            <w:r w:rsidRPr="00F22DAC">
              <w:rPr>
                <w:rFonts w:ascii="Arial" w:eastAsia="Arial" w:hAnsi="Arial" w:cs="Arial"/>
                <w:color w:val="0070C0"/>
              </w:rPr>
              <w:t xml:space="preserve">Instrumentet bør håndtere reaksjonsvolum i området 10 - 50 </w:t>
            </w:r>
            <w:r w:rsidR="001E35A3" w:rsidRPr="00A952EB">
              <w:rPr>
                <w:rFonts w:ascii="Arial" w:eastAsia="Arial" w:hAnsi="Arial" w:cs="Arial"/>
                <w:color w:val="0070C0"/>
              </w:rPr>
              <w:t>µl.</w:t>
            </w:r>
          </w:p>
        </w:tc>
        <w:tc>
          <w:tcPr>
            <w:tcW w:w="747" w:type="pct"/>
          </w:tcPr>
          <w:p w14:paraId="36E47EE3" w14:textId="02BB9893" w:rsidR="00425F72" w:rsidRPr="00A952EB" w:rsidRDefault="001B00C0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</w:rPr>
            </w:pPr>
            <w:r w:rsidRPr="00A952EB">
              <w:rPr>
                <w:rFonts w:ascii="Arial" w:eastAsia="Arial" w:hAnsi="Arial" w:cs="Arial"/>
                <w:color w:val="0070C0"/>
              </w:rPr>
              <w:t>Bekreft og beskriv minimum og maks volum for systemet.</w:t>
            </w:r>
          </w:p>
        </w:tc>
        <w:tc>
          <w:tcPr>
            <w:tcW w:w="320" w:type="pct"/>
          </w:tcPr>
          <w:p w14:paraId="76E4A38D" w14:textId="71D8E64A" w:rsidR="00425F72" w:rsidRPr="00A952EB" w:rsidRDefault="00516E89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color w:val="0070C0"/>
              </w:rPr>
            </w:pPr>
            <w:r w:rsidRPr="00A952EB">
              <w:rPr>
                <w:rFonts w:ascii="Arial" w:eastAsia="Arial" w:hAnsi="Arial" w:cs="Arial"/>
                <w:b/>
                <w:bCs/>
                <w:color w:val="0070C0"/>
              </w:rPr>
              <w:t>B</w:t>
            </w:r>
          </w:p>
        </w:tc>
        <w:tc>
          <w:tcPr>
            <w:tcW w:w="427" w:type="pct"/>
          </w:tcPr>
          <w:p w14:paraId="3C63574D" w14:textId="3F32911F" w:rsidR="00425F72" w:rsidRPr="0053333D" w:rsidRDefault="00425F72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4A190136" w14:textId="4DD35361" w:rsidR="00425F72" w:rsidRPr="0053333D" w:rsidRDefault="00425F72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B44F6" w:rsidRPr="00E21293" w14:paraId="55D20C8F" w14:textId="77777777" w:rsidTr="7738D2F8">
        <w:tc>
          <w:tcPr>
            <w:tcW w:w="265" w:type="pct"/>
          </w:tcPr>
          <w:p w14:paraId="71491E1E" w14:textId="3A8D6893" w:rsidR="007F3560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6</w:t>
            </w:r>
          </w:p>
        </w:tc>
        <w:tc>
          <w:tcPr>
            <w:tcW w:w="1335" w:type="pct"/>
          </w:tcPr>
          <w:p w14:paraId="1D15524C" w14:textId="2D0D618D" w:rsidR="007F3560" w:rsidRPr="00896238" w:rsidRDefault="35505FF4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 xml:space="preserve">Instrumentet må være kompatibelt med både </w:t>
            </w:r>
            <w:proofErr w:type="spellStart"/>
            <w:r w:rsidRPr="1C911E7D">
              <w:rPr>
                <w:rFonts w:ascii="Arial" w:eastAsia="Arial" w:hAnsi="Arial" w:cs="Arial"/>
              </w:rPr>
              <w:lastRenderedPageBreak/>
              <w:t>SYBRgreen</w:t>
            </w:r>
            <w:proofErr w:type="spellEnd"/>
            <w:r w:rsidRPr="1C911E7D">
              <w:rPr>
                <w:rFonts w:ascii="Arial" w:eastAsia="Arial" w:hAnsi="Arial" w:cs="Arial"/>
              </w:rPr>
              <w:t xml:space="preserve"> (e.l.) og </w:t>
            </w:r>
            <w:proofErr w:type="spellStart"/>
            <w:r w:rsidRPr="1C911E7D">
              <w:rPr>
                <w:rFonts w:ascii="Arial" w:eastAsia="Arial" w:hAnsi="Arial" w:cs="Arial"/>
              </w:rPr>
              <w:t>Taqman</w:t>
            </w:r>
            <w:proofErr w:type="spellEnd"/>
            <w:r w:rsidRPr="1C911E7D">
              <w:rPr>
                <w:rFonts w:ascii="Arial" w:eastAsia="Arial" w:hAnsi="Arial" w:cs="Arial"/>
              </w:rPr>
              <w:t>-baserte PCR analyser.</w:t>
            </w:r>
          </w:p>
        </w:tc>
        <w:tc>
          <w:tcPr>
            <w:tcW w:w="747" w:type="pct"/>
          </w:tcPr>
          <w:p w14:paraId="5602E894" w14:textId="788522AE" w:rsidR="007F3560" w:rsidRPr="00896238" w:rsidRDefault="35505FF4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lastRenderedPageBreak/>
              <w:t>Bekreft</w:t>
            </w:r>
          </w:p>
        </w:tc>
        <w:tc>
          <w:tcPr>
            <w:tcW w:w="320" w:type="pct"/>
          </w:tcPr>
          <w:p w14:paraId="48A14DBB" w14:textId="39385661" w:rsidR="007F3560" w:rsidRPr="00273206" w:rsidRDefault="35505FF4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6F2FE236" w14:textId="2B3A9C4D" w:rsidR="007F3560" w:rsidRPr="0053333D" w:rsidRDefault="007F3560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B06254F" w14:textId="11F626C9" w:rsidR="007F3560" w:rsidRPr="0053333D" w:rsidRDefault="007F3560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8494A" w:rsidRPr="00E21293" w14:paraId="55C5BA1F" w14:textId="77777777" w:rsidTr="7738D2F8">
        <w:tc>
          <w:tcPr>
            <w:tcW w:w="265" w:type="pct"/>
          </w:tcPr>
          <w:p w14:paraId="728B8C54" w14:textId="578D649E" w:rsidR="00C0631F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7</w:t>
            </w:r>
          </w:p>
        </w:tc>
        <w:tc>
          <w:tcPr>
            <w:tcW w:w="1335" w:type="pct"/>
          </w:tcPr>
          <w:p w14:paraId="6E9364B4" w14:textId="0A39F401" w:rsidR="008B2E6F" w:rsidRPr="00E21293" w:rsidRDefault="35505FF4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1C911E7D">
              <w:rPr>
                <w:rFonts w:ascii="Arial" w:eastAsia="Arial" w:hAnsi="Arial" w:cs="Arial"/>
              </w:rPr>
              <w:t>Instrumentet må ha mulighet for multipleks</w:t>
            </w:r>
            <w:r w:rsidR="002714DA">
              <w:rPr>
                <w:rFonts w:ascii="Arial" w:eastAsia="Arial" w:hAnsi="Arial" w:cs="Arial"/>
              </w:rPr>
              <w:t>-</w:t>
            </w:r>
            <w:r w:rsidRPr="1C911E7D">
              <w:rPr>
                <w:rFonts w:ascii="Arial" w:eastAsia="Arial" w:hAnsi="Arial" w:cs="Arial"/>
              </w:rPr>
              <w:t>analyser</w:t>
            </w:r>
            <w:r w:rsidR="77F4635E" w:rsidRPr="2C473999">
              <w:rPr>
                <w:rFonts w:ascii="Arial" w:eastAsia="Arial" w:hAnsi="Arial" w:cs="Arial"/>
              </w:rPr>
              <w:t xml:space="preserve">. </w:t>
            </w:r>
            <w:r w:rsidR="77F4635E" w:rsidRPr="5B9F3876">
              <w:rPr>
                <w:rFonts w:ascii="Arial" w:eastAsia="Arial" w:hAnsi="Arial" w:cs="Arial"/>
              </w:rPr>
              <w:t xml:space="preserve">Det må </w:t>
            </w:r>
            <w:r w:rsidR="77F4635E" w:rsidRPr="4BC2DE97">
              <w:rPr>
                <w:rFonts w:ascii="Arial" w:eastAsia="Arial" w:hAnsi="Arial" w:cs="Arial"/>
              </w:rPr>
              <w:t xml:space="preserve">være mulig å </w:t>
            </w:r>
            <w:r w:rsidR="77F4635E" w:rsidRPr="44352ED4">
              <w:rPr>
                <w:rFonts w:ascii="Arial" w:eastAsia="Arial" w:hAnsi="Arial" w:cs="Arial"/>
              </w:rPr>
              <w:t xml:space="preserve">bruke </w:t>
            </w:r>
            <w:r w:rsidR="77F4635E" w:rsidRPr="139BC434">
              <w:rPr>
                <w:rFonts w:ascii="Arial" w:eastAsia="Arial" w:hAnsi="Arial" w:cs="Arial"/>
              </w:rPr>
              <w:t>minst 5</w:t>
            </w:r>
            <w:r w:rsidR="408FA4C3" w:rsidRPr="4BC2DE97">
              <w:rPr>
                <w:rFonts w:ascii="Arial" w:eastAsia="Arial" w:hAnsi="Arial" w:cs="Arial"/>
              </w:rPr>
              <w:t xml:space="preserve"> </w:t>
            </w:r>
            <w:r w:rsidR="77F4635E" w:rsidRPr="2D119FF6">
              <w:rPr>
                <w:rFonts w:ascii="Arial" w:eastAsia="Arial" w:hAnsi="Arial" w:cs="Arial"/>
              </w:rPr>
              <w:t>deteksjonskanaler.</w:t>
            </w:r>
          </w:p>
        </w:tc>
        <w:tc>
          <w:tcPr>
            <w:tcW w:w="747" w:type="pct"/>
          </w:tcPr>
          <w:p w14:paraId="278B46B4" w14:textId="153D8AF7" w:rsidR="00B170E1" w:rsidRPr="00896238" w:rsidRDefault="292B9382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Bekreft</w:t>
            </w:r>
          </w:p>
        </w:tc>
        <w:tc>
          <w:tcPr>
            <w:tcW w:w="320" w:type="pct"/>
          </w:tcPr>
          <w:p w14:paraId="25241DDE" w14:textId="01E0D6C3" w:rsidR="00C0631F" w:rsidRPr="00273206" w:rsidRDefault="12807D0A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A3840FC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759A8325" w14:textId="2E8C663E" w:rsidR="00C0631F" w:rsidRPr="0053333D" w:rsidRDefault="00C0631F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43A616CE" w14:textId="4A4AB19B" w:rsidR="00C0631F" w:rsidRPr="0053333D" w:rsidRDefault="00C0631F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62FA5110" w:rsidRPr="00E21293" w14:paraId="4F5074B3" w14:textId="77777777" w:rsidTr="7738D2F8">
        <w:trPr>
          <w:trHeight w:val="300"/>
        </w:trPr>
        <w:tc>
          <w:tcPr>
            <w:tcW w:w="265" w:type="pct"/>
          </w:tcPr>
          <w:p w14:paraId="3B7E7C36" w14:textId="2380FF33" w:rsidR="62FA5110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8</w:t>
            </w:r>
          </w:p>
        </w:tc>
        <w:tc>
          <w:tcPr>
            <w:tcW w:w="1335" w:type="pct"/>
          </w:tcPr>
          <w:p w14:paraId="3ED1FB69" w14:textId="4D2CDA37" w:rsidR="62FA5110" w:rsidRDefault="00CD083B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Beskriv eventuelle</w:t>
            </w:r>
            <w:r w:rsidR="6841FB76" w:rsidRPr="2465690D">
              <w:rPr>
                <w:rFonts w:ascii="Arial" w:eastAsia="Arial" w:hAnsi="Arial" w:cs="Arial"/>
              </w:rPr>
              <w:t xml:space="preserve"> begrensning</w:t>
            </w:r>
            <w:r w:rsidR="075E451E" w:rsidRPr="2465690D">
              <w:rPr>
                <w:rFonts w:ascii="Arial" w:eastAsia="Arial" w:hAnsi="Arial" w:cs="Arial"/>
              </w:rPr>
              <w:t>er</w:t>
            </w:r>
            <w:r w:rsidR="6841FB76" w:rsidRPr="2465690D">
              <w:rPr>
                <w:rFonts w:ascii="Arial" w:eastAsia="Arial" w:hAnsi="Arial" w:cs="Arial"/>
              </w:rPr>
              <w:t xml:space="preserve"> på hvilke kombinasjoner av </w:t>
            </w:r>
            <w:proofErr w:type="spellStart"/>
            <w:r w:rsidR="6841FB76" w:rsidRPr="2465690D">
              <w:rPr>
                <w:rFonts w:ascii="Arial" w:eastAsia="Arial" w:hAnsi="Arial" w:cs="Arial"/>
              </w:rPr>
              <w:t>fluoroforer</w:t>
            </w:r>
            <w:proofErr w:type="spellEnd"/>
            <w:r w:rsidR="6841FB76" w:rsidRPr="2465690D">
              <w:rPr>
                <w:rFonts w:ascii="Arial" w:eastAsia="Arial" w:hAnsi="Arial" w:cs="Arial"/>
              </w:rPr>
              <w:t xml:space="preserve"> som kan bruke</w:t>
            </w:r>
            <w:r w:rsidR="653EF770" w:rsidRPr="2465690D">
              <w:rPr>
                <w:rFonts w:ascii="Arial" w:eastAsia="Arial" w:hAnsi="Arial" w:cs="Arial"/>
              </w:rPr>
              <w:t>s</w:t>
            </w:r>
            <w:r w:rsidR="6470906E" w:rsidRPr="2465690D">
              <w:rPr>
                <w:rFonts w:ascii="Arial" w:eastAsia="Arial" w:hAnsi="Arial" w:cs="Arial"/>
              </w:rPr>
              <w:t>.</w:t>
            </w:r>
            <w:r w:rsidR="653EF770" w:rsidRPr="2465690D">
              <w:rPr>
                <w:rFonts w:ascii="Arial" w:eastAsia="Arial" w:hAnsi="Arial" w:cs="Arial"/>
              </w:rPr>
              <w:t xml:space="preserve"> </w:t>
            </w:r>
            <w:r w:rsidR="7CAE043F" w:rsidRPr="2465690D">
              <w:rPr>
                <w:rFonts w:ascii="Arial" w:eastAsia="Arial" w:hAnsi="Arial" w:cs="Arial"/>
              </w:rPr>
              <w:t>D</w:t>
            </w:r>
            <w:r w:rsidR="653EF770" w:rsidRPr="2465690D">
              <w:rPr>
                <w:rFonts w:ascii="Arial" w:eastAsia="Arial" w:hAnsi="Arial" w:cs="Arial"/>
              </w:rPr>
              <w:t xml:space="preserve">e fargene </w:t>
            </w:r>
            <w:r>
              <w:rPr>
                <w:rFonts w:ascii="Arial" w:eastAsia="Arial" w:hAnsi="Arial" w:cs="Arial"/>
              </w:rPr>
              <w:t>Kunden</w:t>
            </w:r>
            <w:r w:rsidRPr="2465690D">
              <w:rPr>
                <w:rFonts w:ascii="Arial" w:eastAsia="Arial" w:hAnsi="Arial" w:cs="Arial"/>
              </w:rPr>
              <w:t xml:space="preserve"> </w:t>
            </w:r>
            <w:r w:rsidR="4AF7129B" w:rsidRPr="2465690D">
              <w:rPr>
                <w:rFonts w:ascii="Arial" w:eastAsia="Arial" w:hAnsi="Arial" w:cs="Arial"/>
              </w:rPr>
              <w:t>bruker</w:t>
            </w:r>
            <w:r w:rsidR="653EF770" w:rsidRPr="2465690D">
              <w:rPr>
                <w:rFonts w:ascii="Arial" w:eastAsia="Arial" w:hAnsi="Arial" w:cs="Arial"/>
              </w:rPr>
              <w:t xml:space="preserve"> mest i </w:t>
            </w:r>
            <w:r w:rsidR="7EA1AE54" w:rsidRPr="2465690D">
              <w:rPr>
                <w:rFonts w:ascii="Arial" w:eastAsia="Arial" w:hAnsi="Arial" w:cs="Arial"/>
              </w:rPr>
              <w:t xml:space="preserve">dag </w:t>
            </w:r>
            <w:r w:rsidR="653EF770" w:rsidRPr="2465690D">
              <w:rPr>
                <w:rFonts w:ascii="Arial" w:eastAsia="Arial" w:hAnsi="Arial" w:cs="Arial"/>
              </w:rPr>
              <w:t>er FAM, HEX, ROX og Cy5.</w:t>
            </w:r>
          </w:p>
        </w:tc>
        <w:tc>
          <w:tcPr>
            <w:tcW w:w="747" w:type="pct"/>
          </w:tcPr>
          <w:p w14:paraId="355B1FBB" w14:textId="4CBC5C67" w:rsidR="62FA5110" w:rsidRPr="00E21293" w:rsidRDefault="47190154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</w:rPr>
              <w:t>Beskriv</w:t>
            </w:r>
          </w:p>
        </w:tc>
        <w:tc>
          <w:tcPr>
            <w:tcW w:w="320" w:type="pct"/>
          </w:tcPr>
          <w:p w14:paraId="1FFB36C0" w14:textId="2ED67445" w:rsidR="62FA5110" w:rsidRPr="00E21293" w:rsidRDefault="0F27C794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szCs w:val="22"/>
              </w:rPr>
            </w:pPr>
            <w:r w:rsidRPr="5A32D91F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0560E676" w14:textId="09D40247" w:rsidR="62FA5110" w:rsidRPr="0053333D" w:rsidRDefault="62FA5110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3290AD43" w14:textId="5B3B37AE" w:rsidR="62FA5110" w:rsidRPr="0053333D" w:rsidRDefault="62FA5110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2465690D" w:rsidRPr="00E21293" w14:paraId="4418BB19" w14:textId="77777777" w:rsidTr="7738D2F8">
        <w:trPr>
          <w:trHeight w:val="300"/>
        </w:trPr>
        <w:tc>
          <w:tcPr>
            <w:tcW w:w="265" w:type="pct"/>
            <w:shd w:val="clear" w:color="auto" w:fill="FDE9D9" w:themeFill="accent6" w:themeFillTint="33"/>
          </w:tcPr>
          <w:p w14:paraId="654AA434" w14:textId="583C56CC" w:rsidR="2465690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9</w:t>
            </w:r>
          </w:p>
        </w:tc>
        <w:tc>
          <w:tcPr>
            <w:tcW w:w="1335" w:type="pct"/>
            <w:shd w:val="clear" w:color="auto" w:fill="FDE9D9" w:themeFill="accent6" w:themeFillTint="33"/>
          </w:tcPr>
          <w:p w14:paraId="0B51DFF4" w14:textId="35C91AB9" w:rsidR="2465690D" w:rsidRDefault="2465690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420359FE">
              <w:rPr>
                <w:rFonts w:ascii="Arial" w:eastAsia="Arial" w:hAnsi="Arial" w:cs="Arial"/>
              </w:rPr>
              <w:t>Det bør være mulig å kjøre multipleks</w:t>
            </w:r>
            <w:r w:rsidR="002714DA">
              <w:rPr>
                <w:rFonts w:ascii="Arial" w:eastAsia="Arial" w:hAnsi="Arial" w:cs="Arial"/>
              </w:rPr>
              <w:t>-</w:t>
            </w:r>
            <w:r w:rsidRPr="420359FE">
              <w:rPr>
                <w:rFonts w:ascii="Arial" w:eastAsia="Arial" w:hAnsi="Arial" w:cs="Arial"/>
              </w:rPr>
              <w:t>analyser uten for mye cross-talk.</w:t>
            </w:r>
          </w:p>
        </w:tc>
        <w:tc>
          <w:tcPr>
            <w:tcW w:w="747" w:type="pct"/>
            <w:shd w:val="clear" w:color="auto" w:fill="FDE9D9" w:themeFill="accent6" w:themeFillTint="33"/>
          </w:tcPr>
          <w:p w14:paraId="1FD6E226" w14:textId="7131AEE3" w:rsidR="2465690D" w:rsidRPr="00E21293" w:rsidRDefault="2465690D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</w:rPr>
              <w:t xml:space="preserve">Bekreft og beskriv </w:t>
            </w:r>
          </w:p>
        </w:tc>
        <w:tc>
          <w:tcPr>
            <w:tcW w:w="320" w:type="pct"/>
            <w:shd w:val="clear" w:color="auto" w:fill="FDE9D9" w:themeFill="accent6" w:themeFillTint="33"/>
          </w:tcPr>
          <w:p w14:paraId="2A8C0AA8" w14:textId="4077324E" w:rsidR="2465690D" w:rsidRPr="00E21293" w:rsidRDefault="2465690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427" w:type="pct"/>
            <w:shd w:val="clear" w:color="auto" w:fill="FDE9D9" w:themeFill="accent6" w:themeFillTint="33"/>
          </w:tcPr>
          <w:p w14:paraId="14433E8C" w14:textId="267F1DD1" w:rsidR="2465690D" w:rsidRPr="0053333D" w:rsidRDefault="2465690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shd w:val="clear" w:color="auto" w:fill="FDE9D9" w:themeFill="accent6" w:themeFillTint="33"/>
          </w:tcPr>
          <w:p w14:paraId="47B0B7AD" w14:textId="25681F22" w:rsidR="2465690D" w:rsidRPr="0053333D" w:rsidRDefault="2465690D" w:rsidP="00E21293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444BCD41" w:rsidRPr="00E21293" w14:paraId="1F8A5365" w14:textId="77777777" w:rsidTr="7738D2F8">
        <w:trPr>
          <w:trHeight w:val="300"/>
        </w:trPr>
        <w:tc>
          <w:tcPr>
            <w:tcW w:w="265" w:type="pct"/>
          </w:tcPr>
          <w:p w14:paraId="6974D875" w14:textId="18026E27" w:rsidR="444BCD41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10</w:t>
            </w:r>
          </w:p>
        </w:tc>
        <w:tc>
          <w:tcPr>
            <w:tcW w:w="1335" w:type="pct"/>
          </w:tcPr>
          <w:p w14:paraId="0D5A770E" w14:textId="1A0F21A5" w:rsidR="42A272B8" w:rsidRDefault="2CE952A7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H</w:t>
            </w:r>
            <w:r w:rsidR="4139EC7B" w:rsidRPr="2465690D">
              <w:rPr>
                <w:rFonts w:ascii="Arial" w:eastAsia="Arial" w:hAnsi="Arial" w:cs="Arial"/>
              </w:rPr>
              <w:t xml:space="preserve">vordan </w:t>
            </w:r>
            <w:r w:rsidR="210B6527" w:rsidRPr="2465690D">
              <w:rPr>
                <w:rFonts w:ascii="Arial" w:eastAsia="Arial" w:hAnsi="Arial" w:cs="Arial"/>
              </w:rPr>
              <w:t xml:space="preserve">foregår </w:t>
            </w:r>
            <w:r w:rsidR="4139EC7B" w:rsidRPr="2465690D">
              <w:rPr>
                <w:rFonts w:ascii="Arial" w:eastAsia="Arial" w:hAnsi="Arial" w:cs="Arial"/>
              </w:rPr>
              <w:t>avlesning med tanke på teknologien som benyttes</w:t>
            </w:r>
            <w:r w:rsidR="00B05B7D">
              <w:rPr>
                <w:rFonts w:ascii="Arial" w:eastAsia="Arial" w:hAnsi="Arial" w:cs="Arial"/>
              </w:rPr>
              <w:t>?</w:t>
            </w:r>
            <w:r w:rsidR="00B05B7D" w:rsidRPr="2465690D">
              <w:rPr>
                <w:rFonts w:ascii="Arial" w:eastAsia="Arial" w:hAnsi="Arial" w:cs="Arial"/>
              </w:rPr>
              <w:t xml:space="preserve"> </w:t>
            </w:r>
            <w:r w:rsidR="5C1CF4B1" w:rsidRPr="2465690D">
              <w:rPr>
                <w:rFonts w:ascii="Arial" w:eastAsia="Arial" w:hAnsi="Arial" w:cs="Arial"/>
              </w:rPr>
              <w:t>(Filter, dioder, osv.)</w:t>
            </w:r>
          </w:p>
        </w:tc>
        <w:tc>
          <w:tcPr>
            <w:tcW w:w="747" w:type="pct"/>
          </w:tcPr>
          <w:p w14:paraId="1D988DBE" w14:textId="7968DC62" w:rsidR="444BCD41" w:rsidRPr="00E21293" w:rsidRDefault="2F353C5F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</w:rPr>
              <w:t>Beskriv</w:t>
            </w:r>
          </w:p>
        </w:tc>
        <w:tc>
          <w:tcPr>
            <w:tcW w:w="320" w:type="pct"/>
          </w:tcPr>
          <w:p w14:paraId="1988E74E" w14:textId="6A08A4B5" w:rsidR="444BCD41" w:rsidRPr="00E21293" w:rsidRDefault="4139EC7B" w:rsidP="00E21293">
            <w:pPr>
              <w:pStyle w:val="Tabell"/>
              <w:spacing w:before="60" w:after="120"/>
              <w:jc w:val="center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2AB6CE71" w14:textId="38B86F76" w:rsidR="444BCD41" w:rsidRPr="0053333D" w:rsidRDefault="444BCD41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2E5881EC" w14:textId="75A792D2" w:rsidR="0053333D" w:rsidRPr="0053333D" w:rsidRDefault="0053333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2465690D" w:rsidRPr="00E21293" w14:paraId="23A477A7" w14:textId="77777777" w:rsidTr="7738D2F8">
        <w:trPr>
          <w:trHeight w:val="300"/>
        </w:trPr>
        <w:tc>
          <w:tcPr>
            <w:tcW w:w="265" w:type="pct"/>
          </w:tcPr>
          <w:p w14:paraId="7DACE318" w14:textId="336307CE" w:rsidR="2465690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11</w:t>
            </w:r>
          </w:p>
        </w:tc>
        <w:tc>
          <w:tcPr>
            <w:tcW w:w="1335" w:type="pct"/>
          </w:tcPr>
          <w:p w14:paraId="0FD05EC3" w14:textId="518A6F10" w:rsidR="7ECDC90A" w:rsidRDefault="7ECDC90A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Hva er tiden instrumentet bruker, per brønn, på å måle </w:t>
            </w:r>
            <w:proofErr w:type="spellStart"/>
            <w:r w:rsidRPr="2465690D">
              <w:rPr>
                <w:rFonts w:ascii="Arial" w:eastAsia="Arial" w:hAnsi="Arial" w:cs="Arial"/>
              </w:rPr>
              <w:t>fluoresens</w:t>
            </w:r>
            <w:proofErr w:type="spellEnd"/>
            <w:r w:rsidR="00B05B7D">
              <w:rPr>
                <w:rFonts w:ascii="Arial" w:eastAsia="Arial" w:hAnsi="Arial" w:cs="Arial"/>
              </w:rPr>
              <w:t>?</w:t>
            </w:r>
          </w:p>
        </w:tc>
        <w:tc>
          <w:tcPr>
            <w:tcW w:w="747" w:type="pct"/>
          </w:tcPr>
          <w:p w14:paraId="517422B6" w14:textId="527BF85F" w:rsidR="7ECDC90A" w:rsidRPr="00E21293" w:rsidRDefault="7ECDC90A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</w:rPr>
              <w:t>Beskriv</w:t>
            </w:r>
          </w:p>
        </w:tc>
        <w:tc>
          <w:tcPr>
            <w:tcW w:w="320" w:type="pct"/>
          </w:tcPr>
          <w:p w14:paraId="28438330" w14:textId="5EEC70A0" w:rsidR="7ECDC90A" w:rsidRPr="00E21293" w:rsidRDefault="7ECDC90A" w:rsidP="00E21293">
            <w:pPr>
              <w:pStyle w:val="Tabell"/>
              <w:spacing w:before="60" w:after="120"/>
              <w:jc w:val="center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055C018D" w14:textId="7F31D771" w:rsidR="2465690D" w:rsidRPr="0053333D" w:rsidRDefault="2465690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5D687665" w14:textId="1698CE5F" w:rsidR="2465690D" w:rsidRPr="0053333D" w:rsidRDefault="2465690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2465690D" w:rsidRPr="00E21293" w14:paraId="5C9CF1DD" w14:textId="77777777" w:rsidTr="7738D2F8">
        <w:trPr>
          <w:trHeight w:val="300"/>
        </w:trPr>
        <w:tc>
          <w:tcPr>
            <w:tcW w:w="265" w:type="pct"/>
          </w:tcPr>
          <w:p w14:paraId="6A3ABEC2" w14:textId="264F697E" w:rsidR="2465690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E85DBE">
              <w:rPr>
                <w:rFonts w:ascii="Arial" w:eastAsia="Arial" w:hAnsi="Arial"/>
              </w:rPr>
              <w:t>2</w:t>
            </w:r>
          </w:p>
        </w:tc>
        <w:tc>
          <w:tcPr>
            <w:tcW w:w="1335" w:type="pct"/>
          </w:tcPr>
          <w:p w14:paraId="7FF232EE" w14:textId="759381DC" w:rsidR="7ECDC90A" w:rsidRPr="00E21293" w:rsidRDefault="7ECDC90A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</w:rPr>
              <w:t xml:space="preserve">Hvor lang tid bruker instrumentet på en typisk PCR kjøring med </w:t>
            </w:r>
            <w:r w:rsidRPr="2465690D">
              <w:rPr>
                <w:rFonts w:ascii="Arial" w:eastAsia="Arial" w:hAnsi="Arial" w:cs="Arial"/>
              </w:rPr>
              <w:lastRenderedPageBreak/>
              <w:t>fem aktive kanaler og 45 sykler?</w:t>
            </w:r>
          </w:p>
        </w:tc>
        <w:tc>
          <w:tcPr>
            <w:tcW w:w="747" w:type="pct"/>
          </w:tcPr>
          <w:p w14:paraId="2B14B83A" w14:textId="3DB07054" w:rsidR="7ECDC90A" w:rsidRPr="00E21293" w:rsidRDefault="7ECDC90A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</w:rPr>
              <w:lastRenderedPageBreak/>
              <w:t>Beskriv</w:t>
            </w:r>
          </w:p>
        </w:tc>
        <w:tc>
          <w:tcPr>
            <w:tcW w:w="320" w:type="pct"/>
          </w:tcPr>
          <w:p w14:paraId="7B27BA48" w14:textId="27A51A47" w:rsidR="7ECDC90A" w:rsidRPr="00E21293" w:rsidRDefault="7ECDC90A" w:rsidP="00E21293">
            <w:pPr>
              <w:pStyle w:val="Tabell"/>
              <w:spacing w:before="60" w:after="120"/>
              <w:jc w:val="center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0FC1ECE5" w14:textId="79EE2A1D" w:rsidR="2465690D" w:rsidRPr="0053333D" w:rsidRDefault="2465690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612B09F1" w14:textId="36230E73" w:rsidR="2465690D" w:rsidRPr="0053333D" w:rsidRDefault="2465690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93080B" w:rsidRPr="00E21293" w14:paraId="0ADDF91E" w14:textId="77777777" w:rsidTr="7738D2F8">
        <w:trPr>
          <w:trHeight w:val="300"/>
        </w:trPr>
        <w:tc>
          <w:tcPr>
            <w:tcW w:w="265" w:type="pct"/>
          </w:tcPr>
          <w:p w14:paraId="3CAC8BF2" w14:textId="374BB8B5" w:rsidR="0093080B" w:rsidRDefault="0093080B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E85DBE">
              <w:rPr>
                <w:rFonts w:ascii="Arial" w:eastAsia="Arial" w:hAnsi="Arial"/>
              </w:rPr>
              <w:t>3</w:t>
            </w:r>
          </w:p>
        </w:tc>
        <w:tc>
          <w:tcPr>
            <w:tcW w:w="1335" w:type="pct"/>
          </w:tcPr>
          <w:p w14:paraId="4281A226" w14:textId="77777777" w:rsidR="0093080B" w:rsidRDefault="0093080B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60D96093">
              <w:rPr>
                <w:rFonts w:ascii="Arial" w:eastAsia="Arial" w:hAnsi="Arial" w:cs="Arial"/>
              </w:rPr>
              <w:t>Instrumentet bør ha muligheter for rask analyse (fast mode).</w:t>
            </w:r>
          </w:p>
        </w:tc>
        <w:tc>
          <w:tcPr>
            <w:tcW w:w="747" w:type="pct"/>
          </w:tcPr>
          <w:p w14:paraId="0236607A" w14:textId="77777777" w:rsidR="0093080B" w:rsidRDefault="0093080B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BF00A02">
              <w:rPr>
                <w:rFonts w:ascii="Arial" w:eastAsia="Arial" w:hAnsi="Arial" w:cs="Arial"/>
              </w:rPr>
              <w:t>Bekreft og beskriv</w:t>
            </w:r>
          </w:p>
        </w:tc>
        <w:tc>
          <w:tcPr>
            <w:tcW w:w="320" w:type="pct"/>
          </w:tcPr>
          <w:p w14:paraId="7B1FE589" w14:textId="77777777" w:rsidR="0093080B" w:rsidRDefault="0093080B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60D96093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427" w:type="pct"/>
          </w:tcPr>
          <w:p w14:paraId="11B5A1F9" w14:textId="6B6A2C43" w:rsidR="0093080B" w:rsidRPr="0053333D" w:rsidRDefault="0093080B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001398EA" w14:textId="40D2A0A8" w:rsidR="0093080B" w:rsidRPr="0053333D" w:rsidRDefault="0093080B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4FC1AEEB" w14:textId="77777777" w:rsidTr="7738D2F8">
        <w:trPr>
          <w:trHeight w:val="300"/>
        </w:trPr>
        <w:tc>
          <w:tcPr>
            <w:tcW w:w="265" w:type="pct"/>
          </w:tcPr>
          <w:p w14:paraId="60AA7B83" w14:textId="00D946AC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E85DBE">
              <w:rPr>
                <w:rFonts w:ascii="Arial" w:eastAsia="Arial" w:hAnsi="Arial"/>
              </w:rPr>
              <w:t>4</w:t>
            </w:r>
          </w:p>
        </w:tc>
        <w:tc>
          <w:tcPr>
            <w:tcW w:w="1335" w:type="pct"/>
          </w:tcPr>
          <w:p w14:paraId="100A0EA6" w14:textId="3ACEC0D4" w:rsidR="3729DA08" w:rsidRDefault="3729DA08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29A3243">
              <w:rPr>
                <w:rFonts w:ascii="Arial" w:eastAsia="Arial" w:hAnsi="Arial" w:cs="Arial"/>
              </w:rPr>
              <w:t>Det må være mulig å kjøre en analyse uten normaliserings</w:t>
            </w:r>
            <w:r w:rsidR="005A01E6">
              <w:rPr>
                <w:rFonts w:ascii="Arial" w:eastAsia="Arial" w:hAnsi="Arial" w:cs="Arial"/>
              </w:rPr>
              <w:t>-</w:t>
            </w:r>
            <w:r w:rsidRPr="329A3243">
              <w:rPr>
                <w:rFonts w:ascii="Arial" w:eastAsia="Arial" w:hAnsi="Arial" w:cs="Arial"/>
              </w:rPr>
              <w:t>farge (</w:t>
            </w:r>
            <w:r w:rsidR="2E52DA45" w:rsidRPr="329A3243">
              <w:rPr>
                <w:rFonts w:ascii="Arial" w:eastAsia="Arial" w:hAnsi="Arial" w:cs="Arial"/>
              </w:rPr>
              <w:t xml:space="preserve">ROX </w:t>
            </w:r>
            <w:proofErr w:type="spellStart"/>
            <w:r w:rsidRPr="329A3243">
              <w:rPr>
                <w:rFonts w:ascii="Arial" w:eastAsia="Arial" w:hAnsi="Arial" w:cs="Arial"/>
              </w:rPr>
              <w:t>dye</w:t>
            </w:r>
            <w:proofErr w:type="spellEnd"/>
            <w:r w:rsidRPr="329A3243">
              <w:rPr>
                <w:rFonts w:ascii="Arial" w:eastAsia="Arial" w:hAnsi="Arial" w:cs="Arial"/>
              </w:rPr>
              <w:t>).</w:t>
            </w:r>
          </w:p>
        </w:tc>
        <w:tc>
          <w:tcPr>
            <w:tcW w:w="747" w:type="pct"/>
          </w:tcPr>
          <w:p w14:paraId="407F2907" w14:textId="46D39486" w:rsidR="3729DA08" w:rsidRDefault="17B7E71B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BF00A02">
              <w:rPr>
                <w:rFonts w:ascii="Arial" w:eastAsia="Arial" w:hAnsi="Arial" w:cs="Arial"/>
              </w:rPr>
              <w:t>Bekreft</w:t>
            </w:r>
          </w:p>
        </w:tc>
        <w:tc>
          <w:tcPr>
            <w:tcW w:w="320" w:type="pct"/>
          </w:tcPr>
          <w:p w14:paraId="3660B4D4" w14:textId="0DD3163F" w:rsidR="1C911E7D" w:rsidRDefault="721DBFF6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A3840FC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50051662" w14:textId="6362DCBC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6D4A235" w14:textId="448953DB" w:rsidR="3EBB4737" w:rsidRPr="0053333D" w:rsidRDefault="3EBB4737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B44F6" w:rsidRPr="00E21293" w14:paraId="6C409364" w14:textId="77777777" w:rsidTr="7738D2F8">
        <w:trPr>
          <w:trHeight w:val="930"/>
        </w:trPr>
        <w:tc>
          <w:tcPr>
            <w:tcW w:w="265" w:type="pct"/>
          </w:tcPr>
          <w:p w14:paraId="6A23A083" w14:textId="794B325A" w:rsidR="009C4198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E85DBE">
              <w:rPr>
                <w:rFonts w:ascii="Arial" w:eastAsia="Arial" w:hAnsi="Arial"/>
              </w:rPr>
              <w:t>5</w:t>
            </w:r>
          </w:p>
        </w:tc>
        <w:tc>
          <w:tcPr>
            <w:tcW w:w="1335" w:type="pct"/>
          </w:tcPr>
          <w:p w14:paraId="73D1A41E" w14:textId="28C84EBF" w:rsidR="005C1E0A" w:rsidRPr="00896238" w:rsidRDefault="5C041DC9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Instrumentet med tilhørende programvare må kunne benyttes til smeltepunkts</w:t>
            </w:r>
            <w:r w:rsidR="005A01E6">
              <w:rPr>
                <w:rFonts w:ascii="Arial" w:eastAsia="Arial" w:hAnsi="Arial" w:cs="Arial"/>
              </w:rPr>
              <w:t>-</w:t>
            </w:r>
            <w:r w:rsidRPr="1C911E7D">
              <w:rPr>
                <w:rFonts w:ascii="Arial" w:eastAsia="Arial" w:hAnsi="Arial" w:cs="Arial"/>
              </w:rPr>
              <w:t>analyser.</w:t>
            </w:r>
          </w:p>
        </w:tc>
        <w:tc>
          <w:tcPr>
            <w:tcW w:w="747" w:type="pct"/>
          </w:tcPr>
          <w:p w14:paraId="4C920DA1" w14:textId="3DF5BF1B" w:rsidR="00A0029C" w:rsidRPr="00896238" w:rsidRDefault="778644F4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BF00A02">
              <w:rPr>
                <w:rFonts w:ascii="Arial" w:eastAsia="Arial" w:hAnsi="Arial" w:cs="Arial"/>
              </w:rPr>
              <w:t>Bekreft</w:t>
            </w:r>
          </w:p>
        </w:tc>
        <w:tc>
          <w:tcPr>
            <w:tcW w:w="320" w:type="pct"/>
          </w:tcPr>
          <w:p w14:paraId="1A21C7B6" w14:textId="7F3A02E2" w:rsidR="009C4198" w:rsidRPr="001D7A90" w:rsidRDefault="07AA65D6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60D96093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1CF74C03" w14:textId="3DD021DF" w:rsidR="009C4198" w:rsidRPr="0053333D" w:rsidRDefault="009C4198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562BE016" w14:textId="62BB12E1" w:rsidR="009C4198" w:rsidRPr="0053333D" w:rsidRDefault="009C4198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B44F6" w:rsidRPr="00E21293" w14:paraId="466A2344" w14:textId="77777777" w:rsidTr="7738D2F8">
        <w:tc>
          <w:tcPr>
            <w:tcW w:w="265" w:type="pct"/>
          </w:tcPr>
          <w:p w14:paraId="012D08F3" w14:textId="6D32498B" w:rsidR="0035648D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E85DBE">
              <w:rPr>
                <w:rFonts w:ascii="Arial" w:eastAsia="Arial" w:hAnsi="Arial"/>
              </w:rPr>
              <w:t>6</w:t>
            </w:r>
          </w:p>
        </w:tc>
        <w:tc>
          <w:tcPr>
            <w:tcW w:w="1335" w:type="pct"/>
          </w:tcPr>
          <w:p w14:paraId="37BCF4BA" w14:textId="2B78C716" w:rsidR="0035648D" w:rsidRPr="00896238" w:rsidRDefault="14C36A83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4EE202A">
              <w:rPr>
                <w:rFonts w:ascii="Arial" w:eastAsia="Arial" w:hAnsi="Arial" w:cs="Arial"/>
              </w:rPr>
              <w:t>Har</w:t>
            </w:r>
            <w:r w:rsidRPr="30F7A173">
              <w:rPr>
                <w:rFonts w:ascii="Arial" w:eastAsia="Arial" w:hAnsi="Arial" w:cs="Arial"/>
              </w:rPr>
              <w:t xml:space="preserve"> i</w:t>
            </w:r>
            <w:r w:rsidR="1577E193" w:rsidRPr="30F7A173">
              <w:rPr>
                <w:rFonts w:ascii="Arial" w:eastAsia="Arial" w:hAnsi="Arial" w:cs="Arial"/>
              </w:rPr>
              <w:t>nstrumentet</w:t>
            </w:r>
            <w:r w:rsidR="5C041DC9" w:rsidRPr="1C911E7D">
              <w:rPr>
                <w:rFonts w:ascii="Arial" w:eastAsia="Arial" w:hAnsi="Arial" w:cs="Arial"/>
              </w:rPr>
              <w:t xml:space="preserve"> </w:t>
            </w:r>
            <w:r w:rsidR="21615563" w:rsidRPr="1C911E7D">
              <w:rPr>
                <w:rFonts w:ascii="Arial" w:eastAsia="Arial" w:hAnsi="Arial" w:cs="Arial"/>
              </w:rPr>
              <w:t>med tilhørende programvare mulighet for High Resolution Melt (HRM) analyser</w:t>
            </w:r>
            <w:r w:rsidR="268AA875" w:rsidRPr="63578D46">
              <w:rPr>
                <w:rFonts w:ascii="Arial" w:eastAsia="Arial" w:hAnsi="Arial" w:cs="Arial"/>
              </w:rPr>
              <w:t>?</w:t>
            </w:r>
          </w:p>
        </w:tc>
        <w:tc>
          <w:tcPr>
            <w:tcW w:w="747" w:type="pct"/>
          </w:tcPr>
          <w:p w14:paraId="6705542C" w14:textId="08FA65EF" w:rsidR="0035648D" w:rsidRPr="00896238" w:rsidRDefault="21615563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29A3243">
              <w:rPr>
                <w:rFonts w:ascii="Arial" w:eastAsia="Arial" w:hAnsi="Arial" w:cs="Arial"/>
              </w:rPr>
              <w:t>Bekreft og beskriv</w:t>
            </w:r>
          </w:p>
        </w:tc>
        <w:tc>
          <w:tcPr>
            <w:tcW w:w="320" w:type="pct"/>
          </w:tcPr>
          <w:p w14:paraId="527B1A3D" w14:textId="0A1D90AD" w:rsidR="0035648D" w:rsidRPr="00E21293" w:rsidRDefault="2BCC8DE5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szCs w:val="22"/>
              </w:rPr>
            </w:pPr>
            <w:r w:rsidRPr="29668F06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57AA7278" w14:textId="291D36E5" w:rsidR="0035648D" w:rsidRPr="0053333D" w:rsidRDefault="0035648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40F65D68" w14:textId="74B04392" w:rsidR="0035648D" w:rsidRPr="0053333D" w:rsidRDefault="0035648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B44F6" w:rsidRPr="00E21293" w14:paraId="429CFC2C" w14:textId="77777777" w:rsidTr="7738D2F8">
        <w:tc>
          <w:tcPr>
            <w:tcW w:w="265" w:type="pct"/>
          </w:tcPr>
          <w:p w14:paraId="4B3B1FBF" w14:textId="4D69EF4C" w:rsidR="00893A98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E85DBE">
              <w:rPr>
                <w:rFonts w:ascii="Arial" w:eastAsia="Arial" w:hAnsi="Arial"/>
              </w:rPr>
              <w:t>7</w:t>
            </w:r>
          </w:p>
        </w:tc>
        <w:tc>
          <w:tcPr>
            <w:tcW w:w="1335" w:type="pct"/>
          </w:tcPr>
          <w:p w14:paraId="363DCA17" w14:textId="0FE0EEAF" w:rsidR="00D92A3B" w:rsidRPr="00896238" w:rsidRDefault="7DCF28E5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Temperaturen </w:t>
            </w:r>
            <w:r w:rsidR="6FB6ED03" w:rsidRPr="2465690D">
              <w:rPr>
                <w:rFonts w:ascii="Arial" w:eastAsia="Arial" w:hAnsi="Arial" w:cs="Arial"/>
              </w:rPr>
              <w:t xml:space="preserve">i </w:t>
            </w:r>
            <w:r w:rsidRPr="2465690D">
              <w:rPr>
                <w:rFonts w:ascii="Arial" w:eastAsia="Arial" w:hAnsi="Arial" w:cs="Arial"/>
              </w:rPr>
              <w:t>blokken</w:t>
            </w:r>
            <w:r w:rsidR="4D707A35" w:rsidRPr="2465690D">
              <w:rPr>
                <w:rFonts w:ascii="Arial" w:eastAsia="Arial" w:hAnsi="Arial" w:cs="Arial"/>
              </w:rPr>
              <w:t>s ulike brønner</w:t>
            </w:r>
            <w:r w:rsidRPr="2465690D">
              <w:rPr>
                <w:rFonts w:ascii="Arial" w:eastAsia="Arial" w:hAnsi="Arial" w:cs="Arial"/>
              </w:rPr>
              <w:t xml:space="preserve"> må være uniform og </w:t>
            </w:r>
            <w:r w:rsidR="1C3DB670" w:rsidRPr="2465690D">
              <w:rPr>
                <w:rFonts w:ascii="Arial" w:eastAsia="Arial" w:hAnsi="Arial" w:cs="Arial"/>
              </w:rPr>
              <w:t>ev</w:t>
            </w:r>
            <w:r w:rsidR="20292474" w:rsidRPr="2465690D">
              <w:rPr>
                <w:rFonts w:ascii="Arial" w:eastAsia="Arial" w:hAnsi="Arial" w:cs="Arial"/>
              </w:rPr>
              <w:t>.</w:t>
            </w:r>
            <w:r w:rsidR="1C3DB670" w:rsidRPr="2465690D">
              <w:rPr>
                <w:rFonts w:ascii="Arial" w:eastAsia="Arial" w:hAnsi="Arial" w:cs="Arial"/>
              </w:rPr>
              <w:t xml:space="preserve"> variasjon må </w:t>
            </w:r>
            <w:r w:rsidRPr="2465690D">
              <w:rPr>
                <w:rFonts w:ascii="Arial" w:eastAsia="Arial" w:hAnsi="Arial" w:cs="Arial"/>
              </w:rPr>
              <w:t>ikke overstige</w:t>
            </w:r>
            <w:r w:rsidR="5275C2CF" w:rsidRPr="2465690D">
              <w:rPr>
                <w:rFonts w:ascii="Arial" w:eastAsia="Arial" w:hAnsi="Arial" w:cs="Arial"/>
              </w:rPr>
              <w:t xml:space="preserve"> 0,5</w:t>
            </w:r>
            <w:r w:rsidRPr="2465690D">
              <w:rPr>
                <w:rFonts w:ascii="Arial" w:eastAsia="Arial" w:hAnsi="Arial" w:cs="Arial"/>
              </w:rPr>
              <w:t xml:space="preserve"> grader mellom brønnene målt etter 15 s</w:t>
            </w:r>
            <w:r w:rsidR="3DAC59A1" w:rsidRPr="2465690D">
              <w:rPr>
                <w:rFonts w:ascii="Arial" w:eastAsia="Arial" w:hAnsi="Arial" w:cs="Arial"/>
              </w:rPr>
              <w:t xml:space="preserve">ek ved 90 grader. </w:t>
            </w:r>
            <w:r w:rsidR="20292474" w:rsidRPr="2465690D">
              <w:rPr>
                <w:rFonts w:ascii="Arial" w:eastAsia="Arial" w:hAnsi="Arial" w:cs="Arial"/>
              </w:rPr>
              <w:t>Variasjon</w:t>
            </w:r>
            <w:r w:rsidR="151F364F" w:rsidRPr="2465690D">
              <w:rPr>
                <w:rFonts w:ascii="Arial" w:eastAsia="Arial" w:hAnsi="Arial" w:cs="Arial"/>
              </w:rPr>
              <w:t xml:space="preserve"> &lt;0,5 grader vil vektes positiv.</w:t>
            </w:r>
          </w:p>
        </w:tc>
        <w:tc>
          <w:tcPr>
            <w:tcW w:w="747" w:type="pct"/>
          </w:tcPr>
          <w:p w14:paraId="7B7E96D0" w14:textId="4411AA5B" w:rsidR="00893A98" w:rsidRPr="00896238" w:rsidRDefault="7FD8D27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Bekreft uniformitet. Beskriv variasjon.</w:t>
            </w:r>
          </w:p>
        </w:tc>
        <w:tc>
          <w:tcPr>
            <w:tcW w:w="320" w:type="pct"/>
          </w:tcPr>
          <w:p w14:paraId="426CAE30" w14:textId="09918041" w:rsidR="00893A98" w:rsidRPr="001D7A90" w:rsidRDefault="705C2E3A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60D96093">
              <w:rPr>
                <w:rFonts w:ascii="Arial" w:eastAsia="Arial" w:hAnsi="Arial" w:cs="Arial"/>
                <w:b/>
              </w:rPr>
              <w:t>A</w:t>
            </w:r>
            <w:r w:rsidR="1D7E7D65" w:rsidRPr="60D96093">
              <w:rPr>
                <w:rFonts w:ascii="Arial" w:eastAsia="Arial" w:hAnsi="Arial" w:cs="Arial"/>
                <w:b/>
              </w:rPr>
              <w:t>*</w:t>
            </w:r>
          </w:p>
        </w:tc>
        <w:tc>
          <w:tcPr>
            <w:tcW w:w="427" w:type="pct"/>
          </w:tcPr>
          <w:p w14:paraId="5E632E65" w14:textId="1B9CE965" w:rsidR="00893A98" w:rsidRPr="0053333D" w:rsidRDefault="00893A98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DF7B30F" w14:textId="60CFB699" w:rsidR="00893A98" w:rsidRPr="0053333D" w:rsidRDefault="00893A98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B44F6" w:rsidRPr="00E21293" w14:paraId="24E12B16" w14:textId="77777777" w:rsidTr="7738D2F8">
        <w:tc>
          <w:tcPr>
            <w:tcW w:w="265" w:type="pct"/>
          </w:tcPr>
          <w:p w14:paraId="258B3E96" w14:textId="0A8CA60E" w:rsidR="000620A3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F93A3B">
              <w:rPr>
                <w:rFonts w:ascii="Arial" w:eastAsia="Arial" w:hAnsi="Arial"/>
              </w:rPr>
              <w:t>8</w:t>
            </w:r>
          </w:p>
        </w:tc>
        <w:tc>
          <w:tcPr>
            <w:tcW w:w="1335" w:type="pct"/>
          </w:tcPr>
          <w:p w14:paraId="69ECC799" w14:textId="038BC24F" w:rsidR="002A1276" w:rsidRPr="00E21293" w:rsidRDefault="25B19CCD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B1303">
              <w:rPr>
                <w:rFonts w:ascii="Arial" w:eastAsia="Arial" w:hAnsi="Arial" w:cs="Arial"/>
              </w:rPr>
              <w:t xml:space="preserve">Hva er instrumentets </w:t>
            </w:r>
            <w:r w:rsidR="3776A466" w:rsidRPr="00CB1303">
              <w:rPr>
                <w:rFonts w:ascii="Arial" w:eastAsia="Arial" w:hAnsi="Arial" w:cs="Arial"/>
              </w:rPr>
              <w:t xml:space="preserve">raskeste </w:t>
            </w:r>
            <w:r w:rsidR="16DC7118" w:rsidRPr="00CB1303">
              <w:rPr>
                <w:rFonts w:ascii="Arial" w:eastAsia="Arial" w:hAnsi="Arial" w:cs="Arial"/>
              </w:rPr>
              <w:t>gjennomsnittlige</w:t>
            </w:r>
            <w:r w:rsidRPr="00CB1303">
              <w:rPr>
                <w:rFonts w:ascii="Arial" w:eastAsia="Arial" w:hAnsi="Arial" w:cs="Arial"/>
              </w:rPr>
              <w:t xml:space="preserve"> temperatur ramp </w:t>
            </w:r>
            <w:r w:rsidRPr="00CB1303">
              <w:rPr>
                <w:rFonts w:ascii="Arial" w:eastAsia="Arial" w:hAnsi="Arial" w:cs="Arial"/>
              </w:rPr>
              <w:lastRenderedPageBreak/>
              <w:t xml:space="preserve">for </w:t>
            </w:r>
            <w:r w:rsidR="3FBD642D" w:rsidRPr="00CB1303">
              <w:rPr>
                <w:rFonts w:ascii="Arial" w:eastAsia="Arial" w:hAnsi="Arial" w:cs="Arial"/>
              </w:rPr>
              <w:t>oppvarming o</w:t>
            </w:r>
            <w:r w:rsidRPr="00CB1303">
              <w:rPr>
                <w:rFonts w:ascii="Arial" w:eastAsia="Arial" w:hAnsi="Arial" w:cs="Arial"/>
              </w:rPr>
              <w:t xml:space="preserve">g </w:t>
            </w:r>
            <w:r w:rsidR="140B064C" w:rsidRPr="00CB1303">
              <w:rPr>
                <w:rFonts w:ascii="Arial" w:eastAsia="Arial" w:hAnsi="Arial" w:cs="Arial"/>
              </w:rPr>
              <w:t>nedkjøling</w:t>
            </w:r>
            <w:r w:rsidRPr="00CB1303">
              <w:rPr>
                <w:rFonts w:ascii="Arial" w:eastAsia="Arial" w:hAnsi="Arial" w:cs="Arial"/>
              </w:rPr>
              <w:t>?</w:t>
            </w:r>
            <w:r w:rsidR="0E8DB531" w:rsidRPr="00CB1303">
              <w:rPr>
                <w:rFonts w:ascii="Arial" w:eastAsia="Arial" w:hAnsi="Arial" w:cs="Arial"/>
              </w:rPr>
              <w:t xml:space="preserve"> Er den programmerbar?</w:t>
            </w:r>
          </w:p>
        </w:tc>
        <w:tc>
          <w:tcPr>
            <w:tcW w:w="747" w:type="pct"/>
          </w:tcPr>
          <w:p w14:paraId="3BB220E2" w14:textId="7D2EC629" w:rsidR="000620A3" w:rsidRPr="00896238" w:rsidRDefault="7FD8D27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lastRenderedPageBreak/>
              <w:t>Beskriv</w:t>
            </w:r>
          </w:p>
        </w:tc>
        <w:tc>
          <w:tcPr>
            <w:tcW w:w="320" w:type="pct"/>
          </w:tcPr>
          <w:p w14:paraId="3BA451F2" w14:textId="0CA0C95B" w:rsidR="000620A3" w:rsidRPr="00896238" w:rsidRDefault="0EE2202B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A3840FC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29E89492" w14:textId="758D56DF" w:rsidR="000620A3" w:rsidRPr="0053333D" w:rsidRDefault="000620A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5A986ED8" w14:textId="6DB28B0D" w:rsidR="000620A3" w:rsidRPr="0053333D" w:rsidRDefault="000620A3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4B8D5FCA" w14:textId="77777777" w:rsidTr="7738D2F8">
        <w:trPr>
          <w:trHeight w:val="300"/>
        </w:trPr>
        <w:tc>
          <w:tcPr>
            <w:tcW w:w="265" w:type="pct"/>
          </w:tcPr>
          <w:p w14:paraId="1720BDF5" w14:textId="0A9AE2EB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3.19</w:t>
            </w:r>
          </w:p>
        </w:tc>
        <w:tc>
          <w:tcPr>
            <w:tcW w:w="1335" w:type="pct"/>
          </w:tcPr>
          <w:p w14:paraId="2CC278F5" w14:textId="312E0739" w:rsidR="7FD8D27D" w:rsidRDefault="798568D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60D96093">
              <w:rPr>
                <w:rFonts w:ascii="Arial" w:eastAsia="Arial" w:hAnsi="Arial" w:cs="Arial"/>
              </w:rPr>
              <w:t>I</w:t>
            </w:r>
            <w:r w:rsidR="7FD8D27D" w:rsidRPr="60D96093">
              <w:rPr>
                <w:rFonts w:ascii="Arial" w:eastAsia="Arial" w:hAnsi="Arial" w:cs="Arial"/>
              </w:rPr>
              <w:t xml:space="preserve">nstrumentet </w:t>
            </w:r>
            <w:r w:rsidR="6E0454A9" w:rsidRPr="60D96093">
              <w:rPr>
                <w:rFonts w:ascii="Arial" w:eastAsia="Arial" w:hAnsi="Arial" w:cs="Arial"/>
              </w:rPr>
              <w:t xml:space="preserve">bør ha </w:t>
            </w:r>
            <w:r w:rsidR="7FD8D27D" w:rsidRPr="60D96093">
              <w:rPr>
                <w:rFonts w:ascii="Arial" w:eastAsia="Arial" w:hAnsi="Arial" w:cs="Arial"/>
              </w:rPr>
              <w:t xml:space="preserve">en løsning for </w:t>
            </w:r>
            <w:proofErr w:type="spellStart"/>
            <w:r w:rsidR="7FD8D27D" w:rsidRPr="60D96093">
              <w:rPr>
                <w:rFonts w:ascii="Arial" w:eastAsia="Arial" w:hAnsi="Arial" w:cs="Arial"/>
              </w:rPr>
              <w:t>annealing</w:t>
            </w:r>
            <w:proofErr w:type="spellEnd"/>
            <w:r w:rsidR="7FD8D27D" w:rsidRPr="60D96093">
              <w:rPr>
                <w:rFonts w:ascii="Arial" w:eastAsia="Arial" w:hAnsi="Arial" w:cs="Arial"/>
              </w:rPr>
              <w:t xml:space="preserve"> ved ulike temperaturer på samme kjøring (temperatur gradient)</w:t>
            </w:r>
            <w:r w:rsidR="22A69C4F" w:rsidRPr="60D96093">
              <w:rPr>
                <w:rFonts w:ascii="Arial" w:eastAsia="Arial" w:hAnsi="Arial" w:cs="Arial"/>
              </w:rPr>
              <w:t>.</w:t>
            </w:r>
          </w:p>
        </w:tc>
        <w:tc>
          <w:tcPr>
            <w:tcW w:w="747" w:type="pct"/>
          </w:tcPr>
          <w:p w14:paraId="77405E75" w14:textId="7E4DCEE2" w:rsidR="7FD8D27D" w:rsidRDefault="6792E849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BF00A02">
              <w:rPr>
                <w:rFonts w:ascii="Arial" w:eastAsia="Arial" w:hAnsi="Arial" w:cs="Arial"/>
              </w:rPr>
              <w:t>Be</w:t>
            </w:r>
            <w:r w:rsidR="33F918A9" w:rsidRPr="3BF00A02">
              <w:rPr>
                <w:rFonts w:ascii="Arial" w:eastAsia="Arial" w:hAnsi="Arial" w:cs="Arial"/>
              </w:rPr>
              <w:t>kreft og beskriv</w:t>
            </w:r>
          </w:p>
        </w:tc>
        <w:tc>
          <w:tcPr>
            <w:tcW w:w="320" w:type="pct"/>
          </w:tcPr>
          <w:p w14:paraId="0CCD5A82" w14:textId="6538F63D" w:rsidR="1C911E7D" w:rsidRDefault="23273066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60D96093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427" w:type="pct"/>
          </w:tcPr>
          <w:p w14:paraId="418EA19F" w14:textId="5D4BE976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3CB17CCE" w14:textId="3EF1CCD5" w:rsidR="1C911E7D" w:rsidRPr="0053333D" w:rsidRDefault="1C911E7D" w:rsidP="00E21293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1C911E7D" w:rsidRPr="00E21293" w14:paraId="7D82D990" w14:textId="77777777" w:rsidTr="7738D2F8">
        <w:trPr>
          <w:trHeight w:val="300"/>
        </w:trPr>
        <w:tc>
          <w:tcPr>
            <w:tcW w:w="265" w:type="pct"/>
          </w:tcPr>
          <w:p w14:paraId="0B7D8998" w14:textId="73446E3B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3.20</w:t>
            </w:r>
          </w:p>
        </w:tc>
        <w:tc>
          <w:tcPr>
            <w:tcW w:w="1335" w:type="pct"/>
          </w:tcPr>
          <w:p w14:paraId="00186E38" w14:textId="6CEA9CF1" w:rsidR="7FD8D27D" w:rsidRPr="00E21293" w:rsidRDefault="496330A4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4B33E0F3">
              <w:rPr>
                <w:rFonts w:ascii="Arial" w:eastAsia="Arial" w:hAnsi="Arial" w:cs="Arial"/>
              </w:rPr>
              <w:t>Er instrumentet tilgjengelig i IVD-godkjent versjon?</w:t>
            </w:r>
          </w:p>
          <w:p w14:paraId="5AB27F8B" w14:textId="1A7205C7" w:rsidR="7FD8D27D" w:rsidRDefault="7FD8D27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</w:p>
        </w:tc>
        <w:tc>
          <w:tcPr>
            <w:tcW w:w="747" w:type="pct"/>
          </w:tcPr>
          <w:p w14:paraId="64ADA3B1" w14:textId="436D553A" w:rsidR="7FD8D27D" w:rsidRPr="00E21293" w:rsidRDefault="3B7EED8C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4B33E0F3">
              <w:rPr>
                <w:rFonts w:ascii="Arial" w:eastAsia="Arial" w:hAnsi="Arial" w:cs="Arial"/>
              </w:rPr>
              <w:t>Bekreft og beskriv</w:t>
            </w:r>
            <w:r w:rsidR="235F4329" w:rsidRPr="4B33E0F3">
              <w:rPr>
                <w:rFonts w:ascii="Arial" w:eastAsia="Arial" w:hAnsi="Arial" w:cs="Arial"/>
              </w:rPr>
              <w:t>.</w:t>
            </w:r>
            <w:r w:rsidR="0E33A72F" w:rsidRPr="4B33E0F3">
              <w:rPr>
                <w:rFonts w:ascii="Arial" w:eastAsia="Arial" w:hAnsi="Arial" w:cs="Arial"/>
              </w:rPr>
              <w:t xml:space="preserve"> </w:t>
            </w:r>
            <w:r w:rsidR="7978278C" w:rsidRPr="00E21293">
              <w:rPr>
                <w:rFonts w:ascii="Arial" w:hAnsi="Arial" w:cs="Arial"/>
                <w:szCs w:val="22"/>
              </w:rPr>
              <w:br/>
            </w:r>
            <w:r w:rsidR="2196055B" w:rsidRPr="4B33E0F3">
              <w:rPr>
                <w:rFonts w:ascii="Arial" w:eastAsia="Arial" w:hAnsi="Arial" w:cs="Arial"/>
              </w:rPr>
              <w:t>Er det mulig å bytte til IVD i programvare eller er det et separat instrument?</w:t>
            </w:r>
            <w:r w:rsidRPr="4B33E0F3">
              <w:rPr>
                <w:rFonts w:ascii="Arial" w:eastAsia="Arial" w:hAnsi="Arial" w:cs="Arial"/>
              </w:rPr>
              <w:t xml:space="preserve"> </w:t>
            </w:r>
            <w:r w:rsidR="496330A4" w:rsidRPr="4B33E0F3">
              <w:rPr>
                <w:rFonts w:ascii="Arial" w:eastAsia="Arial" w:hAnsi="Arial" w:cs="Arial"/>
              </w:rPr>
              <w:t>Oppg</w:t>
            </w:r>
            <w:r w:rsidR="31FDE714" w:rsidRPr="4B33E0F3">
              <w:rPr>
                <w:rFonts w:ascii="Arial" w:eastAsia="Arial" w:hAnsi="Arial" w:cs="Arial"/>
              </w:rPr>
              <w:t xml:space="preserve">i eventuell tilleggskostnad for funksjon eller egen pris for instrument. </w:t>
            </w:r>
          </w:p>
        </w:tc>
        <w:tc>
          <w:tcPr>
            <w:tcW w:w="320" w:type="pct"/>
          </w:tcPr>
          <w:p w14:paraId="15D73990" w14:textId="335619CA" w:rsidR="1C911E7D" w:rsidRDefault="768F52B8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60D96093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290D3B10" w14:textId="20C92206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2C2A7C05" w14:textId="44483294" w:rsidR="25D273F7" w:rsidRPr="0053333D" w:rsidRDefault="25D273F7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05C09066" w14:textId="77777777" w:rsidTr="7738D2F8">
        <w:trPr>
          <w:trHeight w:val="300"/>
        </w:trPr>
        <w:tc>
          <w:tcPr>
            <w:tcW w:w="265" w:type="pct"/>
          </w:tcPr>
          <w:p w14:paraId="65EB5F8D" w14:textId="70A49ED5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3.21</w:t>
            </w:r>
          </w:p>
        </w:tc>
        <w:tc>
          <w:tcPr>
            <w:tcW w:w="1335" w:type="pct"/>
          </w:tcPr>
          <w:p w14:paraId="4A04FC77" w14:textId="76EB189B" w:rsidR="77A809B6" w:rsidRDefault="01042FFF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29A3243">
              <w:rPr>
                <w:rFonts w:ascii="Arial" w:eastAsia="Arial" w:hAnsi="Arial" w:cs="Arial"/>
              </w:rPr>
              <w:t>B</w:t>
            </w:r>
            <w:r w:rsidR="59BC82C0" w:rsidRPr="329A3243">
              <w:rPr>
                <w:rFonts w:ascii="Arial" w:eastAsia="Arial" w:hAnsi="Arial" w:cs="Arial"/>
              </w:rPr>
              <w:t xml:space="preserve">lokk </w:t>
            </w:r>
            <w:r w:rsidR="6861867F" w:rsidRPr="329A3243">
              <w:rPr>
                <w:rFonts w:ascii="Arial" w:eastAsia="Arial" w:hAnsi="Arial" w:cs="Arial"/>
              </w:rPr>
              <w:t>bør være</w:t>
            </w:r>
            <w:r w:rsidR="77A809B6" w:rsidRPr="329A3243">
              <w:rPr>
                <w:rFonts w:ascii="Arial" w:eastAsia="Arial" w:hAnsi="Arial" w:cs="Arial"/>
              </w:rPr>
              <w:t xml:space="preserve"> lett tilgjengelig for vask ved ev. </w:t>
            </w:r>
            <w:r w:rsidR="46D86832" w:rsidRPr="329A3243">
              <w:rPr>
                <w:rFonts w:ascii="Arial" w:eastAsia="Arial" w:hAnsi="Arial" w:cs="Arial"/>
              </w:rPr>
              <w:t>k</w:t>
            </w:r>
            <w:r w:rsidR="59BC82C0" w:rsidRPr="329A3243">
              <w:rPr>
                <w:rFonts w:ascii="Arial" w:eastAsia="Arial" w:hAnsi="Arial" w:cs="Arial"/>
              </w:rPr>
              <w:t>ontaminasjon</w:t>
            </w:r>
            <w:r w:rsidR="50D61295" w:rsidRPr="329A3243">
              <w:rPr>
                <w:rFonts w:ascii="Arial" w:eastAsia="Arial" w:hAnsi="Arial" w:cs="Arial"/>
              </w:rPr>
              <w:t>.</w:t>
            </w:r>
          </w:p>
        </w:tc>
        <w:tc>
          <w:tcPr>
            <w:tcW w:w="747" w:type="pct"/>
          </w:tcPr>
          <w:p w14:paraId="11CC8503" w14:textId="7F58DB05" w:rsidR="77A809B6" w:rsidRDefault="713B2DF5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60D96093">
              <w:rPr>
                <w:rFonts w:ascii="Arial" w:eastAsia="Arial" w:hAnsi="Arial" w:cs="Arial"/>
              </w:rPr>
              <w:t>Bekreft og b</w:t>
            </w:r>
            <w:r w:rsidR="77A809B6" w:rsidRPr="60D96093">
              <w:rPr>
                <w:rFonts w:ascii="Arial" w:eastAsia="Arial" w:hAnsi="Arial" w:cs="Arial"/>
              </w:rPr>
              <w:t>eskriv</w:t>
            </w:r>
          </w:p>
        </w:tc>
        <w:tc>
          <w:tcPr>
            <w:tcW w:w="320" w:type="pct"/>
          </w:tcPr>
          <w:p w14:paraId="178D0D57" w14:textId="581A7BDD" w:rsidR="1C911E7D" w:rsidRDefault="256BD566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A3840FC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427" w:type="pct"/>
          </w:tcPr>
          <w:p w14:paraId="0A347FC7" w14:textId="0DDAE552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27867CEC" w14:textId="5F2AF3E1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0BD8F80C" w14:textId="77777777" w:rsidTr="7738D2F8">
        <w:trPr>
          <w:trHeight w:val="300"/>
        </w:trPr>
        <w:tc>
          <w:tcPr>
            <w:tcW w:w="265" w:type="pct"/>
          </w:tcPr>
          <w:p w14:paraId="34CFF81F" w14:textId="726857A9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3.22</w:t>
            </w:r>
          </w:p>
        </w:tc>
        <w:tc>
          <w:tcPr>
            <w:tcW w:w="1335" w:type="pct"/>
          </w:tcPr>
          <w:p w14:paraId="48C67567" w14:textId="52319F76" w:rsidR="7FD8D27D" w:rsidRDefault="3BF7B99F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60D96093">
              <w:rPr>
                <w:rFonts w:ascii="Arial" w:eastAsia="Arial" w:hAnsi="Arial" w:cs="Arial"/>
              </w:rPr>
              <w:t>Programvare må ha mulighet for å utføre absolutt kvantifisering.</w:t>
            </w:r>
          </w:p>
        </w:tc>
        <w:tc>
          <w:tcPr>
            <w:tcW w:w="747" w:type="pct"/>
          </w:tcPr>
          <w:p w14:paraId="41680A6C" w14:textId="5F40F499" w:rsidR="7FD8D27D" w:rsidRDefault="7FD8D27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Bekreft</w:t>
            </w:r>
          </w:p>
        </w:tc>
        <w:tc>
          <w:tcPr>
            <w:tcW w:w="320" w:type="pct"/>
          </w:tcPr>
          <w:p w14:paraId="229CA21C" w14:textId="6AB72C68" w:rsidR="1C911E7D" w:rsidRPr="00E21293" w:rsidRDefault="5C2D4D20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szCs w:val="22"/>
              </w:rPr>
            </w:pPr>
            <w:r w:rsidRPr="60D96093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3D059B1C" w14:textId="7DBC2E7C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20F4C279" w14:textId="219C2174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2C2BE9E9" w14:textId="77777777" w:rsidTr="7738D2F8">
        <w:trPr>
          <w:trHeight w:val="300"/>
        </w:trPr>
        <w:tc>
          <w:tcPr>
            <w:tcW w:w="265" w:type="pct"/>
          </w:tcPr>
          <w:p w14:paraId="31CA2564" w14:textId="08A154A7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lastRenderedPageBreak/>
              <w:t>3.23</w:t>
            </w:r>
          </w:p>
        </w:tc>
        <w:tc>
          <w:tcPr>
            <w:tcW w:w="1335" w:type="pct"/>
          </w:tcPr>
          <w:p w14:paraId="43C8971F" w14:textId="7A0FD6B7" w:rsidR="7FD8D27D" w:rsidRDefault="496330A4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4B33E0F3">
              <w:rPr>
                <w:rFonts w:ascii="Arial" w:eastAsia="Arial" w:hAnsi="Arial" w:cs="Arial"/>
              </w:rPr>
              <w:t xml:space="preserve">Bruker må kunne </w:t>
            </w:r>
            <w:r w:rsidR="792FF88C" w:rsidRPr="4B33E0F3">
              <w:rPr>
                <w:rFonts w:ascii="Arial" w:eastAsia="Arial" w:hAnsi="Arial" w:cs="Arial"/>
              </w:rPr>
              <w:t>følge analysen</w:t>
            </w:r>
            <w:r w:rsidRPr="4B33E0F3">
              <w:rPr>
                <w:rFonts w:ascii="Arial" w:eastAsia="Arial" w:hAnsi="Arial" w:cs="Arial"/>
              </w:rPr>
              <w:t xml:space="preserve"> under kjøring</w:t>
            </w:r>
            <w:r w:rsidR="3017CC48" w:rsidRPr="4B33E0F3">
              <w:rPr>
                <w:rFonts w:ascii="Arial" w:eastAsia="Arial" w:hAnsi="Arial" w:cs="Arial"/>
              </w:rPr>
              <w:t>, både med og uten PC</w:t>
            </w:r>
            <w:r w:rsidRPr="4B33E0F3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747" w:type="pct"/>
          </w:tcPr>
          <w:p w14:paraId="4B8EB152" w14:textId="504BE292" w:rsidR="7FD8D27D" w:rsidRDefault="10636262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A3840FC">
              <w:rPr>
                <w:rFonts w:ascii="Arial" w:eastAsia="Arial" w:hAnsi="Arial" w:cs="Arial"/>
              </w:rPr>
              <w:t>Bekreft</w:t>
            </w:r>
            <w:r w:rsidR="77F481F6" w:rsidRPr="2A3840FC">
              <w:rPr>
                <w:rFonts w:ascii="Arial" w:eastAsia="Arial" w:hAnsi="Arial" w:cs="Arial"/>
              </w:rPr>
              <w:t xml:space="preserve"> og beskriv</w:t>
            </w:r>
          </w:p>
        </w:tc>
        <w:tc>
          <w:tcPr>
            <w:tcW w:w="320" w:type="pct"/>
          </w:tcPr>
          <w:p w14:paraId="13FF3652" w14:textId="4F59A202" w:rsidR="1C911E7D" w:rsidRDefault="77F481F6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A3840FC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7791D3BE" w14:textId="2071B068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4E571786" w14:textId="375058F6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5571562E" w14:textId="77777777" w:rsidTr="7738D2F8">
        <w:trPr>
          <w:trHeight w:val="300"/>
        </w:trPr>
        <w:tc>
          <w:tcPr>
            <w:tcW w:w="265" w:type="pct"/>
          </w:tcPr>
          <w:p w14:paraId="30603CAE" w14:textId="25A73763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3.24</w:t>
            </w:r>
          </w:p>
        </w:tc>
        <w:tc>
          <w:tcPr>
            <w:tcW w:w="1335" w:type="pct"/>
          </w:tcPr>
          <w:p w14:paraId="199D55BA" w14:textId="0A284A68" w:rsidR="7FD8D27D" w:rsidRDefault="7FD8D27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 xml:space="preserve">Det må være mulig å lagre faste protokoller for ulike rutinekjøringer som kan startes med få tastetrykk. </w:t>
            </w:r>
          </w:p>
        </w:tc>
        <w:tc>
          <w:tcPr>
            <w:tcW w:w="747" w:type="pct"/>
          </w:tcPr>
          <w:p w14:paraId="20FCB9D0" w14:textId="0A3FC8D1" w:rsidR="7FD8D27D" w:rsidRDefault="7FD8D27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 xml:space="preserve">Bekreft og beskriv </w:t>
            </w:r>
          </w:p>
        </w:tc>
        <w:tc>
          <w:tcPr>
            <w:tcW w:w="320" w:type="pct"/>
          </w:tcPr>
          <w:p w14:paraId="5883D7D4" w14:textId="5162BEB3" w:rsidR="7FD8D27D" w:rsidRDefault="7FD8D2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5DA70294" w14:textId="3BE34CA4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278ED42" w14:textId="2233E4F5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1C885697" w14:textId="77777777" w:rsidTr="7738D2F8">
        <w:trPr>
          <w:trHeight w:val="300"/>
        </w:trPr>
        <w:tc>
          <w:tcPr>
            <w:tcW w:w="265" w:type="pct"/>
          </w:tcPr>
          <w:p w14:paraId="0C284342" w14:textId="000733C4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3.25</w:t>
            </w:r>
          </w:p>
        </w:tc>
        <w:tc>
          <w:tcPr>
            <w:tcW w:w="1335" w:type="pct"/>
          </w:tcPr>
          <w:p w14:paraId="3AF9FEA6" w14:textId="316AC945" w:rsidR="7FD8D27D" w:rsidRDefault="00645D7E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0077308B">
              <w:rPr>
                <w:rFonts w:ascii="Arial" w:eastAsia="Arial" w:hAnsi="Arial" w:cs="Arial"/>
                <w:color w:val="0070C0"/>
              </w:rPr>
              <w:t>Det må være mulig å programmere oppsett både fra egen PC og ved instrumentet</w:t>
            </w:r>
            <w:r w:rsidR="00A952EB" w:rsidRPr="0077308B">
              <w:rPr>
                <w:rFonts w:ascii="Arial" w:eastAsia="Arial" w:hAnsi="Arial" w:cs="Arial"/>
                <w:color w:val="0070C0"/>
              </w:rPr>
              <w:t xml:space="preserve"> (kan være via </w:t>
            </w:r>
            <w:r w:rsidR="0077308B" w:rsidRPr="0077308B">
              <w:rPr>
                <w:rFonts w:ascii="Arial" w:eastAsia="Arial" w:hAnsi="Arial" w:cs="Arial"/>
                <w:color w:val="0070C0"/>
              </w:rPr>
              <w:t>PC</w:t>
            </w:r>
            <w:r w:rsidR="00A952EB" w:rsidRPr="0077308B">
              <w:rPr>
                <w:rFonts w:ascii="Arial" w:eastAsia="Arial" w:hAnsi="Arial" w:cs="Arial"/>
                <w:color w:val="0070C0"/>
              </w:rPr>
              <w:t>)</w:t>
            </w:r>
            <w:r w:rsidRPr="0077308B">
              <w:rPr>
                <w:rFonts w:ascii="Arial" w:eastAsia="Arial" w:hAnsi="Arial" w:cs="Arial"/>
                <w:color w:val="0070C0"/>
              </w:rPr>
              <w:t>.</w:t>
            </w:r>
          </w:p>
        </w:tc>
        <w:tc>
          <w:tcPr>
            <w:tcW w:w="747" w:type="pct"/>
          </w:tcPr>
          <w:p w14:paraId="49EA2A01" w14:textId="4C07C23B" w:rsidR="1C911E7D" w:rsidRDefault="481E9E43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A3840FC">
              <w:rPr>
                <w:rFonts w:ascii="Arial" w:eastAsia="Arial" w:hAnsi="Arial" w:cs="Arial"/>
              </w:rPr>
              <w:t>Bekreft og beskriv</w:t>
            </w:r>
          </w:p>
        </w:tc>
        <w:tc>
          <w:tcPr>
            <w:tcW w:w="320" w:type="pct"/>
          </w:tcPr>
          <w:p w14:paraId="369511F5" w14:textId="3CF119AF" w:rsidR="1C911E7D" w:rsidRDefault="3F26A457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465690D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3DCA1A24" w14:textId="0F2297C9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EBAE57E" w14:textId="1A000DEA" w:rsidR="357788DE" w:rsidRPr="0053333D" w:rsidRDefault="357788DE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6AF0F20F" w14:textId="77777777" w:rsidTr="7738D2F8">
        <w:trPr>
          <w:trHeight w:val="300"/>
        </w:trPr>
        <w:tc>
          <w:tcPr>
            <w:tcW w:w="265" w:type="pct"/>
          </w:tcPr>
          <w:p w14:paraId="5759CD52" w14:textId="518F884B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3.26</w:t>
            </w:r>
          </w:p>
        </w:tc>
        <w:tc>
          <w:tcPr>
            <w:tcW w:w="1335" w:type="pct"/>
          </w:tcPr>
          <w:p w14:paraId="35A08C2C" w14:textId="0873E4DE" w:rsidR="39D92BB8" w:rsidRDefault="39D92BB8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Instrumentet bør ha en intuitiv og brukervennlig programvare.</w:t>
            </w:r>
          </w:p>
        </w:tc>
        <w:tc>
          <w:tcPr>
            <w:tcW w:w="747" w:type="pct"/>
          </w:tcPr>
          <w:p w14:paraId="6F516C67" w14:textId="77777777" w:rsidR="00DF05E4" w:rsidRDefault="26DFFA3A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Beskriv. </w:t>
            </w:r>
          </w:p>
          <w:p w14:paraId="3CBB1B2A" w14:textId="30420D79" w:rsidR="39D92BB8" w:rsidRDefault="26DFFA3A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Det er ønskelig at </w:t>
            </w:r>
            <w:r w:rsidR="56DC0815" w:rsidRPr="2465690D">
              <w:rPr>
                <w:rFonts w:ascii="Arial" w:eastAsia="Arial" w:hAnsi="Arial" w:cs="Arial"/>
              </w:rPr>
              <w:t>K</w:t>
            </w:r>
            <w:r w:rsidRPr="2465690D">
              <w:rPr>
                <w:rFonts w:ascii="Arial" w:eastAsia="Arial" w:hAnsi="Arial" w:cs="Arial"/>
              </w:rPr>
              <w:t>unden under evaluerings</w:t>
            </w:r>
            <w:r w:rsidR="00573E3F">
              <w:rPr>
                <w:rFonts w:ascii="Arial" w:eastAsia="Arial" w:hAnsi="Arial" w:cs="Arial"/>
              </w:rPr>
              <w:t>-</w:t>
            </w:r>
            <w:r w:rsidRPr="2465690D">
              <w:rPr>
                <w:rFonts w:ascii="Arial" w:eastAsia="Arial" w:hAnsi="Arial" w:cs="Arial"/>
              </w:rPr>
              <w:t>pro</w:t>
            </w:r>
            <w:r w:rsidR="54E29210" w:rsidRPr="2465690D">
              <w:rPr>
                <w:rFonts w:ascii="Arial" w:eastAsia="Arial" w:hAnsi="Arial" w:cs="Arial"/>
              </w:rPr>
              <w:t>s</w:t>
            </w:r>
            <w:r w:rsidRPr="2465690D">
              <w:rPr>
                <w:rFonts w:ascii="Arial" w:eastAsia="Arial" w:hAnsi="Arial" w:cs="Arial"/>
              </w:rPr>
              <w:t>essen får mulighet til å laste ned og prøve programvare</w:t>
            </w:r>
            <w:r w:rsidR="45895D7A" w:rsidRPr="2465690D">
              <w:rPr>
                <w:rFonts w:ascii="Arial" w:eastAsia="Arial" w:hAnsi="Arial" w:cs="Arial"/>
              </w:rPr>
              <w:t xml:space="preserve"> om den skulle ønske det</w:t>
            </w:r>
            <w:r w:rsidRPr="2465690D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320" w:type="pct"/>
          </w:tcPr>
          <w:p w14:paraId="74C831B8" w14:textId="57695D29" w:rsidR="39D92BB8" w:rsidRDefault="6AE0B501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465690D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427" w:type="pct"/>
          </w:tcPr>
          <w:p w14:paraId="7224C062" w14:textId="6C9CCEDB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315494C" w14:textId="3D25C253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0081AC44" w14:textId="77777777" w:rsidTr="7738D2F8">
        <w:trPr>
          <w:trHeight w:val="300"/>
        </w:trPr>
        <w:tc>
          <w:tcPr>
            <w:tcW w:w="265" w:type="pct"/>
          </w:tcPr>
          <w:p w14:paraId="2CB71668" w14:textId="292D3285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3.27</w:t>
            </w:r>
          </w:p>
        </w:tc>
        <w:tc>
          <w:tcPr>
            <w:tcW w:w="1335" w:type="pct"/>
          </w:tcPr>
          <w:p w14:paraId="15CC5671" w14:textId="3B00A716" w:rsidR="39D92BB8" w:rsidRPr="00163F3E" w:rsidRDefault="00A252F7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</w:rPr>
            </w:pPr>
            <w:proofErr w:type="spellStart"/>
            <w:r w:rsidRPr="00163F3E">
              <w:rPr>
                <w:rFonts w:ascii="Arial" w:eastAsia="Arial" w:hAnsi="Arial" w:cs="Arial"/>
                <w:color w:val="0070C0"/>
              </w:rPr>
              <w:t>Threshold</w:t>
            </w:r>
            <w:proofErr w:type="spellEnd"/>
            <w:r w:rsidRPr="00163F3E">
              <w:rPr>
                <w:rFonts w:ascii="Arial" w:eastAsia="Arial" w:hAnsi="Arial" w:cs="Arial"/>
                <w:color w:val="0070C0"/>
              </w:rPr>
              <w:t xml:space="preserve"> for </w:t>
            </w:r>
            <w:proofErr w:type="spellStart"/>
            <w:r w:rsidRPr="00163F3E">
              <w:rPr>
                <w:rFonts w:ascii="Arial" w:eastAsia="Arial" w:hAnsi="Arial" w:cs="Arial"/>
                <w:color w:val="0070C0"/>
              </w:rPr>
              <w:t>Ct</w:t>
            </w:r>
            <w:proofErr w:type="spellEnd"/>
            <w:r w:rsidRPr="00163F3E">
              <w:rPr>
                <w:rFonts w:ascii="Arial" w:eastAsia="Arial" w:hAnsi="Arial" w:cs="Arial"/>
                <w:color w:val="0070C0"/>
              </w:rPr>
              <w:t>/Cp/</w:t>
            </w:r>
            <w:proofErr w:type="spellStart"/>
            <w:r w:rsidRPr="00163F3E">
              <w:rPr>
                <w:rFonts w:ascii="Arial" w:eastAsia="Arial" w:hAnsi="Arial" w:cs="Arial"/>
                <w:color w:val="0070C0"/>
              </w:rPr>
              <w:t>Cq</w:t>
            </w:r>
            <w:proofErr w:type="spellEnd"/>
            <w:r w:rsidRPr="00163F3E">
              <w:rPr>
                <w:rFonts w:ascii="Arial" w:eastAsia="Arial" w:hAnsi="Arial" w:cs="Arial"/>
                <w:color w:val="0070C0"/>
              </w:rPr>
              <w:t xml:space="preserve">-verdier </w:t>
            </w:r>
            <w:r w:rsidRPr="00163F3E">
              <w:rPr>
                <w:rFonts w:ascii="Arial" w:eastAsia="Arial" w:hAnsi="Arial" w:cs="Arial"/>
                <w:color w:val="0070C0"/>
              </w:rPr>
              <w:lastRenderedPageBreak/>
              <w:t xml:space="preserve">må kunne settes både automatisk og manuelt på en enkel måte. Dette kan utføres ved analysering av resultater.  </w:t>
            </w:r>
          </w:p>
        </w:tc>
        <w:tc>
          <w:tcPr>
            <w:tcW w:w="747" w:type="pct"/>
          </w:tcPr>
          <w:p w14:paraId="7E2BA025" w14:textId="39261816" w:rsidR="3B226D5F" w:rsidRDefault="3B226D5F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lastRenderedPageBreak/>
              <w:t>Bekreft og beskriv</w:t>
            </w:r>
          </w:p>
        </w:tc>
        <w:tc>
          <w:tcPr>
            <w:tcW w:w="320" w:type="pct"/>
          </w:tcPr>
          <w:p w14:paraId="555DECAC" w14:textId="2CA8135B" w:rsidR="3B226D5F" w:rsidRDefault="5C0C8428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465690D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234E8EE7" w14:textId="0000EF87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5BC1A0F1" w14:textId="56B88631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21293" w:rsidRPr="00E21293" w14:paraId="66AB02DA" w14:textId="77777777" w:rsidTr="7738D2F8">
        <w:trPr>
          <w:trHeight w:val="300"/>
        </w:trPr>
        <w:tc>
          <w:tcPr>
            <w:tcW w:w="265" w:type="pct"/>
          </w:tcPr>
          <w:p w14:paraId="6164EF37" w14:textId="2B9089C4" w:rsidR="00E21293" w:rsidRPr="00E21293" w:rsidRDefault="00E21293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  <w:szCs w:val="22"/>
              </w:rPr>
            </w:pPr>
            <w:r>
              <w:rPr>
                <w:rFonts w:ascii="Arial" w:eastAsia="Arial" w:hAnsi="Arial"/>
                <w:szCs w:val="22"/>
              </w:rPr>
              <w:t>3.28</w:t>
            </w:r>
          </w:p>
        </w:tc>
        <w:tc>
          <w:tcPr>
            <w:tcW w:w="1335" w:type="pct"/>
          </w:tcPr>
          <w:p w14:paraId="7839F6CE" w14:textId="220A0DDC" w:rsidR="00E21293" w:rsidRPr="00E21293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E21293">
              <w:rPr>
                <w:rFonts w:ascii="Arial" w:eastAsia="Arial" w:hAnsi="Arial" w:cs="Arial"/>
                <w:szCs w:val="22"/>
              </w:rPr>
              <w:t>Instrumentet bør kunne lagre data ved strømbrudd midt i en kjøring.</w:t>
            </w:r>
          </w:p>
        </w:tc>
        <w:tc>
          <w:tcPr>
            <w:tcW w:w="747" w:type="pct"/>
          </w:tcPr>
          <w:p w14:paraId="62BE3744" w14:textId="68C46AEA" w:rsidR="00E21293" w:rsidRPr="00E21293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E21293">
              <w:rPr>
                <w:rFonts w:ascii="Arial" w:eastAsia="Arial" w:hAnsi="Arial" w:cs="Arial"/>
                <w:szCs w:val="22"/>
              </w:rPr>
              <w:t>Bekreft og beskriv</w:t>
            </w:r>
          </w:p>
        </w:tc>
        <w:tc>
          <w:tcPr>
            <w:tcW w:w="320" w:type="pct"/>
          </w:tcPr>
          <w:p w14:paraId="365B246A" w14:textId="1BA3F31C" w:rsidR="00E21293" w:rsidRPr="00E21293" w:rsidRDefault="00E2129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  <w:szCs w:val="22"/>
              </w:rPr>
            </w:pPr>
            <w:r w:rsidRPr="00E21293">
              <w:rPr>
                <w:rFonts w:ascii="Arial" w:eastAsia="Arial" w:hAnsi="Arial" w:cs="Arial"/>
                <w:b/>
                <w:bCs/>
                <w:szCs w:val="22"/>
              </w:rPr>
              <w:t>B</w:t>
            </w:r>
          </w:p>
        </w:tc>
        <w:tc>
          <w:tcPr>
            <w:tcW w:w="427" w:type="pct"/>
          </w:tcPr>
          <w:p w14:paraId="6190C1E2" w14:textId="6F18AA4E" w:rsidR="00E21293" w:rsidRPr="0053333D" w:rsidRDefault="00E2129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096AF0F8" w14:textId="004EEE4D" w:rsidR="00E21293" w:rsidRPr="0053333D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21293" w:rsidRPr="00E21293" w14:paraId="064637CE" w14:textId="77777777" w:rsidTr="7738D2F8">
        <w:trPr>
          <w:trHeight w:val="300"/>
        </w:trPr>
        <w:tc>
          <w:tcPr>
            <w:tcW w:w="265" w:type="pct"/>
          </w:tcPr>
          <w:p w14:paraId="5DECC51B" w14:textId="69186551" w:rsidR="00E21293" w:rsidRPr="00E21293" w:rsidRDefault="00E21293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  <w:szCs w:val="22"/>
              </w:rPr>
            </w:pPr>
            <w:r>
              <w:rPr>
                <w:rFonts w:ascii="Arial" w:eastAsia="Arial" w:hAnsi="Arial"/>
                <w:szCs w:val="22"/>
              </w:rPr>
              <w:t>3.29</w:t>
            </w:r>
          </w:p>
        </w:tc>
        <w:tc>
          <w:tcPr>
            <w:tcW w:w="1335" w:type="pct"/>
          </w:tcPr>
          <w:p w14:paraId="5F527513" w14:textId="758F9B96" w:rsidR="00E21293" w:rsidRPr="00E21293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E21293">
              <w:rPr>
                <w:rFonts w:ascii="Arial" w:hAnsi="Arial" w:cs="Arial"/>
                <w:szCs w:val="22"/>
              </w:rPr>
              <w:t>Har instrumentet innebygde systemer for temperatur- og selvdiagnostikk?</w:t>
            </w:r>
          </w:p>
        </w:tc>
        <w:tc>
          <w:tcPr>
            <w:tcW w:w="747" w:type="pct"/>
          </w:tcPr>
          <w:p w14:paraId="529E77AC" w14:textId="77777777" w:rsidR="00E21293" w:rsidRPr="00E21293" w:rsidRDefault="00E21293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21293">
              <w:rPr>
                <w:rFonts w:ascii="Arial" w:hAnsi="Arial" w:cs="Arial"/>
                <w:szCs w:val="22"/>
              </w:rPr>
              <w:t>Ja/nei. Beskriv.</w:t>
            </w:r>
          </w:p>
          <w:p w14:paraId="796232B0" w14:textId="77777777" w:rsidR="00E21293" w:rsidRPr="00E21293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320" w:type="pct"/>
          </w:tcPr>
          <w:p w14:paraId="473F9381" w14:textId="4EADBEA5" w:rsidR="00E21293" w:rsidRPr="00E21293" w:rsidRDefault="00E2129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  <w:szCs w:val="22"/>
              </w:rPr>
            </w:pPr>
            <w:r w:rsidRPr="00E21293">
              <w:rPr>
                <w:rFonts w:ascii="Arial" w:hAnsi="Arial" w:cs="Arial"/>
                <w:b/>
                <w:bCs/>
                <w:szCs w:val="22"/>
              </w:rPr>
              <w:t>I</w:t>
            </w:r>
          </w:p>
        </w:tc>
        <w:tc>
          <w:tcPr>
            <w:tcW w:w="427" w:type="pct"/>
          </w:tcPr>
          <w:p w14:paraId="6D0AA895" w14:textId="60F3F0E4" w:rsidR="00E21293" w:rsidRPr="0053333D" w:rsidRDefault="00E2129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4CF24B79" w14:textId="204A643B" w:rsidR="00E21293" w:rsidRPr="0053333D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AC6768" w:rsidRPr="00E21293" w14:paraId="2841004E" w14:textId="77777777" w:rsidTr="7738D2F8">
        <w:trPr>
          <w:trHeight w:val="300"/>
        </w:trPr>
        <w:tc>
          <w:tcPr>
            <w:tcW w:w="265" w:type="pct"/>
          </w:tcPr>
          <w:p w14:paraId="4B3B1170" w14:textId="17F9D327" w:rsidR="00AC6768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21293">
              <w:rPr>
                <w:rFonts w:ascii="Arial" w:eastAsia="Arial" w:hAnsi="Arial"/>
                <w:szCs w:val="22"/>
              </w:rPr>
              <w:t>30</w:t>
            </w:r>
          </w:p>
        </w:tc>
        <w:tc>
          <w:tcPr>
            <w:tcW w:w="1335" w:type="pct"/>
          </w:tcPr>
          <w:p w14:paraId="0A486304" w14:textId="0B5968CA" w:rsidR="363B00DC" w:rsidRDefault="2BDE6D61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BF00A02">
              <w:rPr>
                <w:rFonts w:ascii="Arial" w:eastAsia="Arial" w:hAnsi="Arial" w:cs="Arial"/>
              </w:rPr>
              <w:t>Det er ønskelig å</w:t>
            </w:r>
            <w:r w:rsidR="512B1F9B" w:rsidRPr="3BF00A02">
              <w:rPr>
                <w:rFonts w:ascii="Arial" w:eastAsia="Arial" w:hAnsi="Arial" w:cs="Arial"/>
              </w:rPr>
              <w:t xml:space="preserve"> ha muligheten til å</w:t>
            </w:r>
            <w:r w:rsidRPr="3BF00A02">
              <w:rPr>
                <w:rFonts w:ascii="Arial" w:eastAsia="Arial" w:hAnsi="Arial" w:cs="Arial"/>
              </w:rPr>
              <w:t xml:space="preserve"> teste et instrument i løpet av evalueringsprosessen med et eget </w:t>
            </w:r>
            <w:proofErr w:type="spellStart"/>
            <w:r w:rsidRPr="3BF00A02">
              <w:rPr>
                <w:rFonts w:ascii="Arial" w:eastAsia="Arial" w:hAnsi="Arial" w:cs="Arial"/>
              </w:rPr>
              <w:t>assay</w:t>
            </w:r>
            <w:proofErr w:type="spellEnd"/>
            <w:r w:rsidRPr="3BF00A02">
              <w:rPr>
                <w:rFonts w:ascii="Arial" w:eastAsia="Arial" w:hAnsi="Arial" w:cs="Arial"/>
              </w:rPr>
              <w:t xml:space="preserve">. Dette kan gjennomføres </w:t>
            </w:r>
            <w:r w:rsidR="39576645" w:rsidRPr="3BF00A02">
              <w:rPr>
                <w:rFonts w:ascii="Arial" w:eastAsia="Arial" w:hAnsi="Arial" w:cs="Arial"/>
              </w:rPr>
              <w:t xml:space="preserve">enten </w:t>
            </w:r>
            <w:r w:rsidRPr="3BF00A02">
              <w:rPr>
                <w:rFonts w:ascii="Arial" w:eastAsia="Arial" w:hAnsi="Arial" w:cs="Arial"/>
              </w:rPr>
              <w:t>ved lån av instrument</w:t>
            </w:r>
            <w:r w:rsidR="559D1D84" w:rsidRPr="3BF00A02">
              <w:rPr>
                <w:rFonts w:ascii="Arial" w:eastAsia="Arial" w:hAnsi="Arial" w:cs="Arial"/>
              </w:rPr>
              <w:t xml:space="preserve">, at </w:t>
            </w:r>
            <w:r w:rsidR="005869F0">
              <w:rPr>
                <w:rFonts w:ascii="Arial" w:eastAsia="Arial" w:hAnsi="Arial" w:cs="Arial"/>
              </w:rPr>
              <w:t>Kunden</w:t>
            </w:r>
            <w:r w:rsidR="559D1D84" w:rsidRPr="3BF00A02">
              <w:rPr>
                <w:rFonts w:ascii="Arial" w:eastAsia="Arial" w:hAnsi="Arial" w:cs="Arial"/>
              </w:rPr>
              <w:t xml:space="preserve"> reiser til et instrument i nærheten, eller hvis </w:t>
            </w:r>
            <w:r w:rsidR="005869F0">
              <w:rPr>
                <w:rFonts w:ascii="Arial" w:eastAsia="Arial" w:hAnsi="Arial" w:cs="Arial"/>
              </w:rPr>
              <w:t>Kunden</w:t>
            </w:r>
            <w:r w:rsidR="559D1D84" w:rsidRPr="3BF00A02">
              <w:rPr>
                <w:rFonts w:ascii="Arial" w:eastAsia="Arial" w:hAnsi="Arial" w:cs="Arial"/>
              </w:rPr>
              <w:t xml:space="preserve"> allerede har tilsvarende i organisasjonen kan </w:t>
            </w:r>
            <w:r w:rsidR="00F02818">
              <w:rPr>
                <w:rFonts w:ascii="Arial" w:eastAsia="Arial" w:hAnsi="Arial" w:cs="Arial"/>
              </w:rPr>
              <w:t>det</w:t>
            </w:r>
            <w:r w:rsidR="559D1D84" w:rsidRPr="3BF00A02">
              <w:rPr>
                <w:rFonts w:ascii="Arial" w:eastAsia="Arial" w:hAnsi="Arial" w:cs="Arial"/>
              </w:rPr>
              <w:t xml:space="preserve"> teste</w:t>
            </w:r>
            <w:r w:rsidR="00F02818">
              <w:rPr>
                <w:rFonts w:ascii="Arial" w:eastAsia="Arial" w:hAnsi="Arial" w:cs="Arial"/>
              </w:rPr>
              <w:t>s</w:t>
            </w:r>
            <w:r w:rsidR="559D1D84" w:rsidRPr="3BF00A02">
              <w:rPr>
                <w:rFonts w:ascii="Arial" w:eastAsia="Arial" w:hAnsi="Arial" w:cs="Arial"/>
              </w:rPr>
              <w:t xml:space="preserve"> </w:t>
            </w:r>
            <w:r w:rsidR="00F02818">
              <w:rPr>
                <w:rFonts w:ascii="Arial" w:eastAsia="Arial" w:hAnsi="Arial" w:cs="Arial"/>
              </w:rPr>
              <w:t>d</w:t>
            </w:r>
            <w:r w:rsidR="559D1D84" w:rsidRPr="3BF00A02">
              <w:rPr>
                <w:rFonts w:ascii="Arial" w:eastAsia="Arial" w:hAnsi="Arial" w:cs="Arial"/>
              </w:rPr>
              <w:t>er.</w:t>
            </w:r>
          </w:p>
          <w:p w14:paraId="3686BED7" w14:textId="4CFA4215" w:rsidR="004D2ABA" w:rsidRPr="001559CC" w:rsidRDefault="1D401296" w:rsidP="00E21293">
            <w:pPr>
              <w:pStyle w:val="Tabell"/>
              <w:spacing w:before="60" w:after="120"/>
              <w:rPr>
                <w:rFonts w:ascii="Arial" w:eastAsia="Arial" w:hAnsi="Arial" w:cs="Arial"/>
                <w:b/>
                <w:bCs/>
                <w:i/>
                <w:iCs/>
              </w:rPr>
            </w:pPr>
            <w:r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NB: </w:t>
            </w:r>
            <w:r w:rsidR="74DDE19A" w:rsidRPr="7738D2F8">
              <w:rPr>
                <w:rFonts w:ascii="Arial" w:eastAsia="Arial" w:hAnsi="Arial" w:cs="Arial"/>
                <w:b/>
                <w:bCs/>
                <w:i/>
                <w:iCs/>
              </w:rPr>
              <w:t>Kunden forbeholder seg retten til å teste</w:t>
            </w:r>
            <w:r w:rsidR="63B7ED74"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 d</w:t>
            </w:r>
            <w:r w:rsidR="2D0B10F8"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e instrumentene som har en reell sjanse til å nå opp i </w:t>
            </w:r>
            <w:r w:rsidR="2D0B10F8" w:rsidRPr="7738D2F8">
              <w:rPr>
                <w:rFonts w:ascii="Arial" w:eastAsia="Arial" w:hAnsi="Arial" w:cs="Arial"/>
                <w:b/>
                <w:bCs/>
                <w:i/>
                <w:iCs/>
              </w:rPr>
              <w:lastRenderedPageBreak/>
              <w:t>konkurransen</w:t>
            </w:r>
            <w:r w:rsidR="36B7CAFF" w:rsidRPr="7738D2F8">
              <w:rPr>
                <w:rFonts w:ascii="Arial" w:eastAsia="Arial" w:hAnsi="Arial" w:cs="Arial"/>
                <w:b/>
                <w:bCs/>
                <w:i/>
                <w:iCs/>
              </w:rPr>
              <w:t>. Teste</w:t>
            </w:r>
            <w:r w:rsidR="105584E2" w:rsidRPr="7738D2F8">
              <w:rPr>
                <w:rFonts w:ascii="Arial" w:eastAsia="Arial" w:hAnsi="Arial" w:cs="Arial"/>
                <w:b/>
                <w:bCs/>
                <w:i/>
                <w:iCs/>
              </w:rPr>
              <w:t>ne vil brukes for å verifisere</w:t>
            </w:r>
            <w:r w:rsidR="7DD83824"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 </w:t>
            </w:r>
            <w:r w:rsidR="00CFFAE8" w:rsidRPr="7738D2F8">
              <w:rPr>
                <w:rFonts w:ascii="Arial" w:eastAsia="Arial" w:hAnsi="Arial" w:cs="Arial"/>
                <w:b/>
                <w:bCs/>
                <w:i/>
                <w:iCs/>
              </w:rPr>
              <w:t>kravene i dette kapittelet</w:t>
            </w:r>
            <w:r w:rsidR="0023A6B0"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 og resultatene kan gi utslag i vurdering</w:t>
            </w:r>
            <w:r w:rsidR="03BA31DD"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 av kravene som inngår</w:t>
            </w:r>
            <w:r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 i evalueringen</w:t>
            </w:r>
            <w:r w:rsidR="00CFFAE8" w:rsidRPr="7738D2F8">
              <w:rPr>
                <w:rFonts w:ascii="Arial" w:eastAsia="Arial" w:hAnsi="Arial" w:cs="Arial"/>
                <w:b/>
                <w:bCs/>
                <w:i/>
                <w:iCs/>
              </w:rPr>
              <w:t>.</w:t>
            </w:r>
          </w:p>
        </w:tc>
        <w:tc>
          <w:tcPr>
            <w:tcW w:w="747" w:type="pct"/>
          </w:tcPr>
          <w:p w14:paraId="4F6EF359" w14:textId="13C9C4D4" w:rsidR="64D43C39" w:rsidRDefault="64D43C39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00AC6768">
              <w:rPr>
                <w:rFonts w:ascii="Arial" w:eastAsia="Arial" w:hAnsi="Arial" w:cs="Arial"/>
              </w:rPr>
              <w:lastRenderedPageBreak/>
              <w:t>Bekreft og beskriv</w:t>
            </w:r>
            <w:r w:rsidR="00281D8F">
              <w:rPr>
                <w:rFonts w:ascii="Arial" w:eastAsia="Arial" w:hAnsi="Arial" w:cs="Arial"/>
              </w:rPr>
              <w:t xml:space="preserve"> muli</w:t>
            </w:r>
            <w:r w:rsidR="001C54C4">
              <w:rPr>
                <w:rFonts w:ascii="Arial" w:eastAsia="Arial" w:hAnsi="Arial" w:cs="Arial"/>
              </w:rPr>
              <w:t>gheter</w:t>
            </w:r>
            <w:r w:rsidR="009C699E">
              <w:rPr>
                <w:rFonts w:ascii="Arial" w:eastAsia="Arial" w:hAnsi="Arial" w:cs="Arial"/>
              </w:rPr>
              <w:t xml:space="preserve"> for </w:t>
            </w:r>
            <w:r w:rsidR="00FB06F4">
              <w:rPr>
                <w:rFonts w:ascii="Arial" w:eastAsia="Arial" w:hAnsi="Arial" w:cs="Arial"/>
              </w:rPr>
              <w:t>gjennomføring av test</w:t>
            </w:r>
            <w:r w:rsidR="00107205">
              <w:rPr>
                <w:rFonts w:ascii="Arial" w:eastAsia="Arial" w:hAnsi="Arial" w:cs="Arial"/>
              </w:rPr>
              <w:t>er</w:t>
            </w:r>
          </w:p>
        </w:tc>
        <w:tc>
          <w:tcPr>
            <w:tcW w:w="320" w:type="pct"/>
          </w:tcPr>
          <w:p w14:paraId="563BA5BB" w14:textId="6D7CEAB2" w:rsidR="64D43C39" w:rsidRDefault="00607732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3AB0E4D0" w14:textId="3FBADC93" w:rsidR="00AC6768" w:rsidRPr="0053333D" w:rsidRDefault="00AC6768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DAA725B" w14:textId="096D4348" w:rsidR="00013CB9" w:rsidRPr="0053333D" w:rsidRDefault="00013CB9" w:rsidP="00E21293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E21293" w:rsidRPr="00E21293" w14:paraId="05E8CD18" w14:textId="77777777" w:rsidTr="7738D2F8">
        <w:trPr>
          <w:trHeight w:val="300"/>
        </w:trPr>
        <w:tc>
          <w:tcPr>
            <w:tcW w:w="265" w:type="pct"/>
          </w:tcPr>
          <w:p w14:paraId="469AF0B1" w14:textId="0E9A7ED6" w:rsidR="00E21293" w:rsidRPr="00E21293" w:rsidRDefault="00E21293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  <w:szCs w:val="22"/>
              </w:rPr>
            </w:pPr>
            <w:r>
              <w:rPr>
                <w:rFonts w:ascii="Arial" w:eastAsia="Arial" w:hAnsi="Arial"/>
                <w:szCs w:val="22"/>
              </w:rPr>
              <w:t>3.31</w:t>
            </w:r>
          </w:p>
        </w:tc>
        <w:tc>
          <w:tcPr>
            <w:tcW w:w="1335" w:type="pct"/>
          </w:tcPr>
          <w:p w14:paraId="41109EC0" w14:textId="66B42A53" w:rsidR="00E21293" w:rsidRPr="00E21293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E21293">
              <w:rPr>
                <w:rFonts w:ascii="Arial" w:hAnsi="Arial" w:cs="Arial"/>
                <w:szCs w:val="22"/>
              </w:rPr>
              <w:t>Pristilbudet skal inkludere frakt, gebyrer og alle andre ekstra omkostninger.</w:t>
            </w:r>
          </w:p>
        </w:tc>
        <w:tc>
          <w:tcPr>
            <w:tcW w:w="747" w:type="pct"/>
          </w:tcPr>
          <w:p w14:paraId="35A70D88" w14:textId="3018A1DC" w:rsidR="00E21293" w:rsidRPr="00E21293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E21293">
              <w:rPr>
                <w:rFonts w:ascii="Arial" w:hAnsi="Arial" w:cs="Arial"/>
                <w:szCs w:val="22"/>
              </w:rPr>
              <w:t>Bekreft</w:t>
            </w:r>
          </w:p>
        </w:tc>
        <w:tc>
          <w:tcPr>
            <w:tcW w:w="320" w:type="pct"/>
          </w:tcPr>
          <w:p w14:paraId="64BEF5D1" w14:textId="3BC52571" w:rsidR="00E21293" w:rsidRPr="00E21293" w:rsidRDefault="00E2129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  <w:szCs w:val="22"/>
              </w:rPr>
            </w:pPr>
            <w:r w:rsidRPr="00E21293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427" w:type="pct"/>
          </w:tcPr>
          <w:p w14:paraId="0CE943D9" w14:textId="4686F27B" w:rsidR="00E21293" w:rsidRPr="0053333D" w:rsidRDefault="00E2129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6BDC850A" w14:textId="7EACCED0" w:rsidR="00E21293" w:rsidRPr="0053333D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AD05BE" w:rsidRPr="00E21293" w14:paraId="2B52CC1D" w14:textId="77777777" w:rsidTr="7738D2F8">
        <w:trPr>
          <w:trHeight w:val="300"/>
        </w:trPr>
        <w:tc>
          <w:tcPr>
            <w:tcW w:w="265" w:type="pct"/>
          </w:tcPr>
          <w:p w14:paraId="3C2D105A" w14:textId="74702BE5" w:rsidR="00AD05BE" w:rsidRDefault="00AD05BE" w:rsidP="00AD05BE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  <w:szCs w:val="22"/>
              </w:rPr>
            </w:pPr>
            <w:r>
              <w:rPr>
                <w:rFonts w:ascii="Arial" w:eastAsia="Arial" w:hAnsi="Arial"/>
                <w:szCs w:val="22"/>
              </w:rPr>
              <w:t>3.32</w:t>
            </w:r>
          </w:p>
        </w:tc>
        <w:tc>
          <w:tcPr>
            <w:tcW w:w="1335" w:type="pct"/>
          </w:tcPr>
          <w:p w14:paraId="5507137B" w14:textId="77777777" w:rsidR="00AD05BE" w:rsidRDefault="00AD05BE" w:rsidP="00AD05BE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4B33E0F3">
              <w:rPr>
                <w:rFonts w:ascii="Arial" w:hAnsi="Arial" w:cs="Arial"/>
                <w:b/>
                <w:bCs/>
              </w:rPr>
              <w:t>Opsjon</w:t>
            </w:r>
            <w:r w:rsidRPr="4B33E0F3">
              <w:rPr>
                <w:rFonts w:ascii="Arial" w:hAnsi="Arial" w:cs="Arial"/>
              </w:rPr>
              <w:t>: Eventuelle instrumentspesifikke forbruksvarer og tilleggsutstyr prises separat i Bilag 2 Prisskjema.</w:t>
            </w:r>
          </w:p>
          <w:p w14:paraId="27D93273" w14:textId="0B833D17" w:rsidR="00AD05BE" w:rsidRPr="00E21293" w:rsidRDefault="00AD05BE" w:rsidP="00AD05BE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B823F4">
              <w:rPr>
                <w:rFonts w:ascii="Arial" w:hAnsi="Arial" w:cs="Arial"/>
                <w:i/>
                <w:iCs/>
                <w:szCs w:val="22"/>
              </w:rPr>
              <w:t>Opsjonen gir Kunden rett, men ikke plikt, til å kjøpe forbruksvarer gjennom denne avtalen. Kunden står fritt til å skaffe forbruksmateriell fra andre Leverandører.</w:t>
            </w:r>
          </w:p>
        </w:tc>
        <w:tc>
          <w:tcPr>
            <w:tcW w:w="747" w:type="pct"/>
          </w:tcPr>
          <w:p w14:paraId="527132E1" w14:textId="3F312E99" w:rsidR="00AD05BE" w:rsidRPr="00E21293" w:rsidRDefault="00AD05BE" w:rsidP="00AD05BE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3BF00A02">
              <w:rPr>
                <w:rFonts w:ascii="Arial" w:hAnsi="Arial" w:cs="Arial"/>
              </w:rPr>
              <w:t>Bekreft og beskriv</w:t>
            </w:r>
          </w:p>
        </w:tc>
        <w:tc>
          <w:tcPr>
            <w:tcW w:w="320" w:type="pct"/>
          </w:tcPr>
          <w:p w14:paraId="5BB9B80E" w14:textId="08EA709A" w:rsidR="00AD05BE" w:rsidRPr="00E21293" w:rsidRDefault="00AD05BE" w:rsidP="00AD05BE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I</w:t>
            </w:r>
          </w:p>
        </w:tc>
        <w:tc>
          <w:tcPr>
            <w:tcW w:w="427" w:type="pct"/>
          </w:tcPr>
          <w:p w14:paraId="7ED6D483" w14:textId="274521F1" w:rsidR="00AD05BE" w:rsidRPr="0053333D" w:rsidRDefault="00AD05BE" w:rsidP="00AD05BE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2A3A738" w14:textId="42112855" w:rsidR="00AD05BE" w:rsidRPr="0053333D" w:rsidRDefault="00AD05BE" w:rsidP="00AD05BE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</w:tbl>
    <w:p w14:paraId="0C8DA1B7" w14:textId="77777777" w:rsidR="00DF2215" w:rsidRPr="00896238" w:rsidRDefault="00DF2215" w:rsidP="004E55EA">
      <w:pPr>
        <w:rPr>
          <w:rFonts w:ascii="Arial" w:hAnsi="Arial" w:cs="Arial"/>
        </w:rPr>
      </w:pPr>
    </w:p>
    <w:p w14:paraId="6126904F" w14:textId="77777777" w:rsidR="00197BB0" w:rsidRDefault="00197BB0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/>
        </w:rPr>
        <w:br w:type="page"/>
      </w:r>
    </w:p>
    <w:p w14:paraId="6CD146FC" w14:textId="0578F59A" w:rsidR="008D340F" w:rsidRDefault="235BFB38" w:rsidP="008D340F">
      <w:pPr>
        <w:pStyle w:val="Overskrift1"/>
        <w:widowControl/>
        <w:spacing w:after="60" w:line="240" w:lineRule="auto"/>
        <w:jc w:val="left"/>
        <w:rPr>
          <w:rFonts w:ascii="Arial" w:hAnsi="Arial"/>
        </w:rPr>
      </w:pPr>
      <w:bookmarkStart w:id="14" w:name="_Toc230951716"/>
      <w:r w:rsidRPr="00AC6768">
        <w:rPr>
          <w:rFonts w:ascii="Arial" w:hAnsi="Arial"/>
        </w:rPr>
        <w:lastRenderedPageBreak/>
        <w:t xml:space="preserve">Krav til </w:t>
      </w:r>
      <w:r w:rsidR="00197BB0">
        <w:rPr>
          <w:rFonts w:ascii="Arial" w:hAnsi="Arial"/>
        </w:rPr>
        <w:t>system/</w:t>
      </w:r>
      <w:r w:rsidRPr="00AC6768">
        <w:rPr>
          <w:rFonts w:ascii="Arial" w:hAnsi="Arial"/>
        </w:rPr>
        <w:t>I</w:t>
      </w:r>
      <w:r w:rsidR="00197BB0">
        <w:rPr>
          <w:rFonts w:ascii="Arial" w:hAnsi="Arial"/>
        </w:rPr>
        <w:t>K</w:t>
      </w:r>
      <w:r w:rsidRPr="00AC6768">
        <w:rPr>
          <w:rFonts w:ascii="Arial" w:hAnsi="Arial"/>
        </w:rPr>
        <w:t>T</w:t>
      </w:r>
      <w:r w:rsidR="00710FC2">
        <w:rPr>
          <w:rFonts w:ascii="Arial" w:hAnsi="Arial"/>
        </w:rPr>
        <w:t xml:space="preserve"> (vektes 20% av kvalitet)</w:t>
      </w:r>
      <w:bookmarkEnd w:id="14"/>
    </w:p>
    <w:p w14:paraId="30BF9EA6" w14:textId="38BDBB6D" w:rsidR="008D340F" w:rsidRPr="002A7C80" w:rsidRDefault="000C1EA5" w:rsidP="00197BB0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Kunden vil</w:t>
      </w:r>
      <w:r w:rsidR="00F45A4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F45A44">
        <w:rPr>
          <w:rFonts w:ascii="Arial" w:hAnsi="Arial" w:cs="Arial"/>
        </w:rPr>
        <w:t xml:space="preserve">basert på den tilbudte løsningen, </w:t>
      </w:r>
      <w:r>
        <w:rPr>
          <w:rFonts w:ascii="Arial" w:hAnsi="Arial" w:cs="Arial"/>
        </w:rPr>
        <w:t xml:space="preserve">foreta en </w:t>
      </w:r>
      <w:r w:rsidR="0027288F">
        <w:rPr>
          <w:rFonts w:ascii="Arial" w:hAnsi="Arial" w:cs="Arial"/>
        </w:rPr>
        <w:t xml:space="preserve">skjønnsmessig </w:t>
      </w:r>
      <w:r>
        <w:rPr>
          <w:rFonts w:ascii="Arial" w:hAnsi="Arial" w:cs="Arial"/>
        </w:rPr>
        <w:t xml:space="preserve">helhetsvurdering av kravene i dette kapittelet </w:t>
      </w:r>
      <w:r w:rsidR="0A6E6944" w:rsidRPr="009D6917">
        <w:rPr>
          <w:rFonts w:ascii="Arial" w:hAnsi="Arial" w:cs="Arial"/>
        </w:rPr>
        <w:t>og gi en samlet score</w:t>
      </w:r>
      <w:r w:rsidR="00F45A44">
        <w:rPr>
          <w:rFonts w:ascii="Arial" w:hAnsi="Arial" w:cs="Arial"/>
        </w:rPr>
        <w:t xml:space="preserve"> for delkriteriet</w:t>
      </w:r>
      <w:r w:rsidR="0A6E6944" w:rsidRPr="009D6917">
        <w:rPr>
          <w:rFonts w:ascii="Arial" w:hAnsi="Arial" w:cs="Arial"/>
        </w:rPr>
        <w:t>.</w:t>
      </w:r>
    </w:p>
    <w:tbl>
      <w:tblPr>
        <w:tblpPr w:leftFromText="141" w:rightFromText="141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703"/>
        <w:gridCol w:w="3545"/>
        <w:gridCol w:w="1984"/>
        <w:gridCol w:w="850"/>
        <w:gridCol w:w="1134"/>
        <w:gridCol w:w="5062"/>
      </w:tblGrid>
      <w:tr w:rsidR="006B3F0E" w:rsidRPr="00896238" w14:paraId="3F202819" w14:textId="108B5C48" w:rsidTr="420359FE">
        <w:trPr>
          <w:tblHeader/>
        </w:trPr>
        <w:tc>
          <w:tcPr>
            <w:tcW w:w="2667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342D8D48" w14:textId="77777777" w:rsidR="006B3F0E" w:rsidRPr="00896238" w:rsidRDefault="006B3F0E" w:rsidP="00C3120C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Kundens krav</w:t>
            </w:r>
          </w:p>
        </w:tc>
        <w:tc>
          <w:tcPr>
            <w:tcW w:w="233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5291D188" w14:textId="77777777" w:rsidR="006B3F0E" w:rsidRPr="00896238" w:rsidRDefault="006B3F0E" w:rsidP="00C3120C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Leverandørens besvarelse</w:t>
            </w:r>
          </w:p>
        </w:tc>
      </w:tr>
      <w:tr w:rsidR="00E35ECF" w:rsidRPr="00896238" w14:paraId="41F4CA7D" w14:textId="71BAFC54" w:rsidTr="420359FE">
        <w:trPr>
          <w:tblHeader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4FAF0AD1" w14:textId="77777777" w:rsidR="006B3F0E" w:rsidRPr="00896238" w:rsidRDefault="006B3F0E" w:rsidP="00C3120C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Nr</w:t>
            </w:r>
            <w:r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093ED590" w14:textId="77777777" w:rsidR="006B3F0E" w:rsidRPr="00896238" w:rsidRDefault="006B3F0E" w:rsidP="00C3120C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Beskrivelse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A939C6D" w14:textId="77777777" w:rsidR="006B3F0E" w:rsidRPr="00896238" w:rsidRDefault="006B3F0E" w:rsidP="00C3120C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Type dokumentasjon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BE4D465" w14:textId="77777777" w:rsidR="006B3F0E" w:rsidRPr="00896238" w:rsidRDefault="006B3F0E" w:rsidP="00C3120C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Type krav</w:t>
            </w:r>
          </w:p>
          <w:p w14:paraId="34B4F584" w14:textId="77777777" w:rsidR="006B3F0E" w:rsidRPr="00896238" w:rsidRDefault="006B3F0E" w:rsidP="00C3120C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1D3BA617" w14:textId="77777777" w:rsidR="006B3F0E" w:rsidRPr="00896238" w:rsidRDefault="006B3F0E" w:rsidP="00C3120C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Tilbys</w:t>
            </w:r>
          </w:p>
          <w:p w14:paraId="145F91BB" w14:textId="77777777" w:rsidR="006B3F0E" w:rsidRPr="00896238" w:rsidRDefault="006B3F0E" w:rsidP="00C3120C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(Ja/Nei/Delvis)</w:t>
            </w: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31667073" w14:textId="77777777" w:rsidR="006B3F0E" w:rsidRPr="00896238" w:rsidRDefault="006B3F0E" w:rsidP="00C3120C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 xml:space="preserve">Løsningsbeskrivelse </w:t>
            </w:r>
          </w:p>
        </w:tc>
      </w:tr>
      <w:tr w:rsidR="00C3120C" w:rsidRPr="00896238" w14:paraId="77FDED50" w14:textId="3395A9BB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708E7A9" w14:textId="0AF116CA" w:rsidR="006B3F0E" w:rsidRPr="00896238" w:rsidRDefault="00C3120C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4.1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AC3ED2" w14:textId="6A086A0A" w:rsidR="006B3F0E" w:rsidRPr="009F7444" w:rsidRDefault="006B3F0E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Systemet som leveres bør være Windows 11 eller Windows 10 LTSC basert.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44CFF" w14:textId="77777777" w:rsidR="00EF5987" w:rsidRDefault="4A583F90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Bekreft.</w:t>
            </w:r>
          </w:p>
          <w:p w14:paraId="069FAEA0" w14:textId="36F3238B" w:rsidR="006B3F0E" w:rsidRPr="009F7444" w:rsidRDefault="006B3F0E" w:rsidP="00C3120C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Dersom Leverandør ikke bruker Windows OS, beskriv hvilket OS brukes.</w:t>
            </w:r>
          </w:p>
          <w:p w14:paraId="79F2E4DD" w14:textId="0F9530F1" w:rsidR="006B3F0E" w:rsidRPr="009F7444" w:rsidRDefault="006B3F0E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642E5AC" w14:textId="41FFD6EA" w:rsidR="006B3F0E" w:rsidRPr="001D7A90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Cs/>
                <w:szCs w:val="22"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71ED31" w14:textId="77777777" w:rsidR="006B3F0E" w:rsidRPr="003E19AD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57ECA" w14:textId="0E50F1D2" w:rsidR="006B3F0E" w:rsidRPr="003E19AD" w:rsidRDefault="006B3F0E" w:rsidP="4B33E0F3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0C3120C" w:rsidRPr="00896238" w14:paraId="046A2299" w14:textId="6E525D95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85FF69" w14:textId="318ABD9D" w:rsidR="006B3F0E" w:rsidRPr="00896238" w:rsidRDefault="00C3120C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4.2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04BCAC" w14:textId="604DBBD6" w:rsidR="006B3F0E" w:rsidRPr="009F7444" w:rsidRDefault="006B3F0E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Det bør være mulighet til å installere </w:t>
            </w:r>
            <w:proofErr w:type="gramStart"/>
            <w:r w:rsidRPr="009F7444">
              <w:rPr>
                <w:rFonts w:ascii="Arial" w:eastAsia="Arial" w:hAnsi="Arial" w:cs="Arial"/>
                <w:szCs w:val="22"/>
              </w:rPr>
              <w:t>software</w:t>
            </w:r>
            <w:proofErr w:type="gramEnd"/>
            <w:r w:rsidRPr="009F7444">
              <w:rPr>
                <w:rFonts w:ascii="Arial" w:eastAsia="Arial" w:hAnsi="Arial" w:cs="Arial"/>
                <w:szCs w:val="22"/>
              </w:rPr>
              <w:t xml:space="preserve"> og kjøre systemet på Kundens Windows 10 LTSC 64-bit PC (levert av NHN).</w:t>
            </w:r>
          </w:p>
          <w:p w14:paraId="616DDC4A" w14:textId="01E930F9" w:rsidR="001274EB" w:rsidRDefault="4A583F90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Bruk av Kundens PC er </w:t>
            </w:r>
            <w:r w:rsidR="2E6D6B58" w:rsidRPr="35061C1E">
              <w:rPr>
                <w:rFonts w:ascii="Arial" w:eastAsia="Arial" w:hAnsi="Arial" w:cs="Arial"/>
              </w:rPr>
              <w:t>ønsket</w:t>
            </w:r>
            <w:r w:rsidRPr="2465690D">
              <w:rPr>
                <w:rFonts w:ascii="Arial" w:eastAsia="Arial" w:hAnsi="Arial" w:cs="Arial"/>
              </w:rPr>
              <w:t xml:space="preserve"> for bredest mulig tilganger til interne og eksterne tjenester, samt best sikkerhet.</w:t>
            </w:r>
          </w:p>
          <w:p w14:paraId="26A447F9" w14:textId="3D8CE65A" w:rsidR="006B3F0E" w:rsidRPr="009F7444" w:rsidRDefault="5A13EBB7" w:rsidP="00C3120C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Høyest sikkerhet og bruk av Kundens Windows 10 PC </w:t>
            </w:r>
            <w:r w:rsidRPr="2465690D">
              <w:rPr>
                <w:rFonts w:ascii="Arial" w:eastAsia="Arial" w:hAnsi="Arial" w:cs="Arial"/>
              </w:rPr>
              <w:lastRenderedPageBreak/>
              <w:t>vektlegges.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02B80" w14:textId="7CE62F7B" w:rsidR="006B3F0E" w:rsidRPr="009F7444" w:rsidRDefault="006B3F0E" w:rsidP="00C3120C">
            <w:pPr>
              <w:pStyle w:val="Tabell"/>
              <w:numPr>
                <w:ilvl w:val="0"/>
                <w:numId w:val="14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lastRenderedPageBreak/>
              <w:t>Beskriv om det er mulig å kjøre systemet på Kundens Windows 10 LTSC PC.</w:t>
            </w:r>
          </w:p>
          <w:p w14:paraId="10DCE2CB" w14:textId="0EBB02D3" w:rsidR="006B3F0E" w:rsidRPr="00A274C6" w:rsidRDefault="006B3F0E" w:rsidP="00C3120C">
            <w:pPr>
              <w:pStyle w:val="Tabell"/>
              <w:numPr>
                <w:ilvl w:val="0"/>
                <w:numId w:val="14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Om Leverandøren ikke tilbyr denne løsningen </w:t>
            </w:r>
            <w:r w:rsidRPr="009F7444">
              <w:rPr>
                <w:rFonts w:ascii="Arial" w:eastAsia="Arial" w:hAnsi="Arial" w:cs="Arial"/>
                <w:szCs w:val="22"/>
              </w:rPr>
              <w:lastRenderedPageBreak/>
              <w:t>redegjør for hvorfor systemet ikke kan bruke Kundens PC.</w:t>
            </w:r>
          </w:p>
          <w:p w14:paraId="4F9B2620" w14:textId="7A1B5F10" w:rsidR="006B3F0E" w:rsidRPr="00A274C6" w:rsidRDefault="006B3F0E" w:rsidP="00C3120C">
            <w:pPr>
              <w:pStyle w:val="Tabell"/>
              <w:numPr>
                <w:ilvl w:val="0"/>
                <w:numId w:val="14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Oppgi hvordan systemet kobles til PC (USB, RS232, RJ45, 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firewire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>).</w:t>
            </w:r>
          </w:p>
          <w:p w14:paraId="7896235A" w14:textId="2028FBAF" w:rsidR="006B3F0E" w:rsidRPr="00A274C6" w:rsidRDefault="4A583F90" w:rsidP="00C3120C">
            <w:pPr>
              <w:pStyle w:val="Tabell"/>
              <w:numPr>
                <w:ilvl w:val="0"/>
                <w:numId w:val="14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Beskriv også om programvaren (og ev. service program) kjøres som standard bruker, og om det installeres for alle brukere av pc-en.</w:t>
            </w:r>
          </w:p>
          <w:p w14:paraId="0769D35B" w14:textId="5FD8FA91" w:rsidR="006B3F0E" w:rsidRPr="009F7444" w:rsidRDefault="4A583F90" w:rsidP="00C3120C">
            <w:pPr>
              <w:pStyle w:val="Tabell"/>
              <w:numPr>
                <w:ilvl w:val="0"/>
                <w:numId w:val="14"/>
              </w:numPr>
              <w:spacing w:before="60" w:after="120"/>
              <w:ind w:left="284" w:hanging="284"/>
              <w:rPr>
                <w:rFonts w:ascii="Arial" w:hAnsi="Arial" w:cs="Arial"/>
              </w:rPr>
            </w:pPr>
            <w:r w:rsidRPr="6313B0F7">
              <w:rPr>
                <w:rFonts w:ascii="Arial" w:eastAsia="Arial" w:hAnsi="Arial" w:cs="Arial"/>
              </w:rPr>
              <w:t xml:space="preserve">Beskriv hvorvidt systemet kan </w:t>
            </w:r>
            <w:r w:rsidRPr="6313B0F7">
              <w:rPr>
                <w:rFonts w:ascii="Arial" w:eastAsia="Arial" w:hAnsi="Arial" w:cs="Arial"/>
              </w:rPr>
              <w:lastRenderedPageBreak/>
              <w:t xml:space="preserve">bli </w:t>
            </w:r>
            <w:proofErr w:type="spellStart"/>
            <w:r w:rsidRPr="6313B0F7">
              <w:rPr>
                <w:rFonts w:ascii="Arial" w:eastAsia="Arial" w:hAnsi="Arial" w:cs="Arial"/>
              </w:rPr>
              <w:t>patchet</w:t>
            </w:r>
            <w:proofErr w:type="spellEnd"/>
            <w:r w:rsidRPr="6313B0F7">
              <w:rPr>
                <w:rFonts w:ascii="Arial" w:eastAsia="Arial" w:hAnsi="Arial" w:cs="Arial"/>
              </w:rPr>
              <w:t xml:space="preserve"> og kjører sammen med Microsoft Defender Antivirus.  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DE10DF" w14:textId="1367D741" w:rsidR="006B3F0E" w:rsidRPr="006B3F0E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6B3F0E">
              <w:rPr>
                <w:rFonts w:ascii="Arial" w:hAnsi="Arial" w:cs="Arial"/>
                <w:b/>
                <w:szCs w:val="22"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F39E113" w14:textId="77777777" w:rsidR="006B3F0E" w:rsidRPr="003E19AD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C7A3C" w14:textId="1CC9D093" w:rsidR="006B3F0E" w:rsidRPr="003E19AD" w:rsidRDefault="006B3F0E" w:rsidP="4B33E0F3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0C3120C" w:rsidRPr="00896238" w14:paraId="602A8DA6" w14:textId="66002CF9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6BDF00A" w14:textId="71AA21BB" w:rsidR="006B3F0E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lastRenderedPageBreak/>
              <w:t>4.</w:t>
            </w:r>
            <w:r w:rsidR="7610A2ED" w:rsidRPr="4B33E0F3">
              <w:rPr>
                <w:rFonts w:ascii="Arial" w:hAnsi="Arial"/>
              </w:rPr>
              <w:t>3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80BBE4" w14:textId="77777777" w:rsidR="00DC25CF" w:rsidRDefault="00DC25CF" w:rsidP="00C3120C">
            <w:pPr>
              <w:pStyle w:val="Tabell"/>
              <w:spacing w:before="60" w:after="120"/>
              <w:rPr>
                <w:rFonts w:ascii="Arial" w:eastAsia="Calibri" w:hAnsi="Arial" w:cs="Arial"/>
                <w:b/>
                <w:bCs/>
                <w:szCs w:val="22"/>
                <w:u w:val="single"/>
              </w:rPr>
            </w:pPr>
            <w:r w:rsidRPr="002A7667">
              <w:rPr>
                <w:rFonts w:ascii="Arial" w:eastAsia="Calibri" w:hAnsi="Arial" w:cs="Arial"/>
                <w:b/>
                <w:bCs/>
                <w:szCs w:val="22"/>
                <w:u w:val="single"/>
              </w:rPr>
              <w:t>Hvis systemet kan kjøre på Kundens PC:</w:t>
            </w:r>
          </w:p>
          <w:p w14:paraId="6FAEB321" w14:textId="46533A1C" w:rsidR="006B3F0E" w:rsidRPr="009F7444" w:rsidRDefault="00794002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Kundens PC </w:t>
            </w:r>
            <w:r w:rsidR="00C3120C">
              <w:rPr>
                <w:rFonts w:ascii="Arial" w:eastAsia="Arial" w:hAnsi="Arial" w:cs="Arial"/>
                <w:szCs w:val="22"/>
              </w:rPr>
              <w:t>–</w:t>
            </w:r>
            <w:r w:rsidRPr="009F7444">
              <w:rPr>
                <w:rFonts w:ascii="Arial" w:eastAsia="Arial" w:hAnsi="Arial" w:cs="Arial"/>
                <w:szCs w:val="22"/>
              </w:rPr>
              <w:t xml:space="preserve"> Analyse </w:t>
            </w:r>
            <w:proofErr w:type="gramStart"/>
            <w:r w:rsidRPr="009F7444">
              <w:rPr>
                <w:rFonts w:ascii="Arial" w:eastAsia="Arial" w:hAnsi="Arial" w:cs="Arial"/>
                <w:szCs w:val="22"/>
              </w:rPr>
              <w:t>software</w:t>
            </w:r>
            <w:proofErr w:type="gramEnd"/>
            <w:r w:rsidRPr="009F7444">
              <w:rPr>
                <w:rFonts w:ascii="Arial" w:eastAsia="Arial" w:hAnsi="Arial" w:cs="Arial"/>
                <w:szCs w:val="22"/>
              </w:rPr>
              <w:t xml:space="preserve"> kan ikke kreve installasjon av Java for bruk. Java som utviklingsspråk er godtatt.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AF0CD" w14:textId="221183F7" w:rsidR="006B3F0E" w:rsidRPr="009F7444" w:rsidRDefault="00794002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Bekreftelse ja/nei og beskrivelse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094AD08" w14:textId="5CB7DE5B" w:rsidR="006B3F0E" w:rsidRPr="001D7A90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Cs/>
                <w:szCs w:val="22"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BEED76" w14:textId="77777777" w:rsidR="006B3F0E" w:rsidRPr="003E19AD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8B4BD" w14:textId="77777777" w:rsidR="006B3F0E" w:rsidRPr="003E19AD" w:rsidRDefault="006B3F0E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120C" w:rsidRPr="00896238" w14:paraId="2D4AD6AA" w14:textId="27425C14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E6CE71" w14:textId="4111C57D" w:rsidR="009148E1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</w:t>
            </w:r>
            <w:r w:rsidR="42F8F577" w:rsidRPr="4B33E0F3">
              <w:rPr>
                <w:rFonts w:ascii="Arial" w:hAnsi="Arial"/>
              </w:rPr>
              <w:t>4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BEE020" w14:textId="77777777" w:rsidR="00AB6222" w:rsidRPr="002A7667" w:rsidRDefault="00AB6222" w:rsidP="00C3120C">
            <w:pPr>
              <w:pStyle w:val="Tabell"/>
              <w:spacing w:before="60" w:after="120"/>
              <w:rPr>
                <w:rFonts w:ascii="Arial" w:eastAsia="Calibri" w:hAnsi="Arial" w:cs="Arial"/>
                <w:b/>
                <w:bCs/>
                <w:szCs w:val="22"/>
                <w:u w:val="single"/>
              </w:rPr>
            </w:pPr>
            <w:r w:rsidRPr="6313B0F7">
              <w:rPr>
                <w:rFonts w:ascii="Arial" w:eastAsia="Calibri" w:hAnsi="Arial" w:cs="Arial"/>
                <w:b/>
                <w:bCs/>
                <w:u w:val="single"/>
              </w:rPr>
              <w:t>Hvis systemet IKKE kan kjøre på Kundens PC:</w:t>
            </w:r>
          </w:p>
          <w:p w14:paraId="2B8AA02A" w14:textId="5CA9125A" w:rsidR="009148E1" w:rsidRPr="002A7667" w:rsidRDefault="00AB6222" w:rsidP="00C3120C">
            <w:pPr>
              <w:pStyle w:val="Tabell"/>
              <w:spacing w:before="60" w:after="120"/>
              <w:rPr>
                <w:rFonts w:ascii="Arial" w:eastAsia="Calibri" w:hAnsi="Arial" w:cs="Arial"/>
                <w:b/>
                <w:bCs/>
                <w:szCs w:val="22"/>
                <w:u w:val="single"/>
              </w:rPr>
            </w:pPr>
            <w:r w:rsidRPr="002A7667">
              <w:rPr>
                <w:rFonts w:ascii="Arial" w:hAnsi="Arial" w:cs="Arial"/>
                <w:szCs w:val="22"/>
              </w:rPr>
              <w:t xml:space="preserve">Leverandøren skal levere egnet PC med nødvendig </w:t>
            </w:r>
            <w:proofErr w:type="gramStart"/>
            <w:r w:rsidRPr="002A7667">
              <w:rPr>
                <w:rFonts w:ascii="Arial" w:hAnsi="Arial" w:cs="Arial"/>
                <w:szCs w:val="22"/>
              </w:rPr>
              <w:t>software</w:t>
            </w:r>
            <w:proofErr w:type="gramEnd"/>
            <w:r w:rsidRPr="002A7667">
              <w:rPr>
                <w:rFonts w:ascii="Arial" w:hAnsi="Arial" w:cs="Arial"/>
                <w:szCs w:val="22"/>
              </w:rPr>
              <w:t xml:space="preserve"> for å bruke tilbudt instrument/utstyr inkludert i </w:t>
            </w:r>
            <w:r>
              <w:rPr>
                <w:rFonts w:ascii="Arial" w:hAnsi="Arial" w:cs="Arial"/>
                <w:szCs w:val="22"/>
              </w:rPr>
              <w:t>(pris)</w:t>
            </w:r>
            <w:r w:rsidRPr="002A7667">
              <w:rPr>
                <w:rFonts w:ascii="Arial" w:hAnsi="Arial" w:cs="Arial"/>
                <w:szCs w:val="22"/>
              </w:rPr>
              <w:t>tilbudet.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F404E" w14:textId="699A0B5C" w:rsidR="009148E1" w:rsidRPr="009F7444" w:rsidRDefault="00940193" w:rsidP="00C3120C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2A7667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C2AA08" w14:textId="626B62F0" w:rsidR="009148E1" w:rsidRPr="00AC6768" w:rsidRDefault="005C7F17" w:rsidP="00C3120C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</w:rPr>
            </w:pPr>
            <w:r w:rsidRPr="002A7667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A01C980" w14:textId="77777777" w:rsidR="009148E1" w:rsidRPr="003E19AD" w:rsidRDefault="009148E1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C1E80" w14:textId="77777777" w:rsidR="009148E1" w:rsidRPr="003E19AD" w:rsidRDefault="009148E1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120C" w:rsidRPr="00896238" w14:paraId="7BB1DCD3" w14:textId="61953013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891516" w14:textId="60479A3B" w:rsidR="006B3F0E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</w:t>
            </w:r>
            <w:r w:rsidR="7294BA52" w:rsidRPr="4B33E0F3">
              <w:rPr>
                <w:rFonts w:ascii="Arial" w:hAnsi="Arial"/>
              </w:rPr>
              <w:t>5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EA18615" w14:textId="77777777" w:rsidR="00A21E44" w:rsidRPr="002A7667" w:rsidRDefault="00A21E44" w:rsidP="00C3120C">
            <w:pPr>
              <w:pStyle w:val="Tabell"/>
              <w:spacing w:before="60" w:after="120"/>
              <w:rPr>
                <w:rFonts w:ascii="Arial" w:eastAsia="Calibri" w:hAnsi="Arial" w:cs="Arial"/>
                <w:b/>
                <w:bCs/>
                <w:szCs w:val="22"/>
                <w:u w:val="single"/>
              </w:rPr>
            </w:pPr>
            <w:r w:rsidRPr="002A7667">
              <w:rPr>
                <w:rFonts w:ascii="Arial" w:eastAsia="Calibri" w:hAnsi="Arial" w:cs="Arial"/>
                <w:b/>
                <w:bCs/>
                <w:szCs w:val="22"/>
                <w:u w:val="single"/>
              </w:rPr>
              <w:t>Hvis systemet IKKE kan kjøre på Kundens PC:</w:t>
            </w:r>
          </w:p>
          <w:p w14:paraId="594C008A" w14:textId="0E54A5CD" w:rsidR="00794002" w:rsidRPr="0015126A" w:rsidRDefault="00794002" w:rsidP="00C3120C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Leverandørleverte PC -Leverandøren bør forholde seg til best 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practice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> fra Microsoft når det</w:t>
            </w:r>
            <w:r w:rsidR="00B47FBE">
              <w:rPr>
                <w:rFonts w:ascii="Arial" w:eastAsia="Arial" w:hAnsi="Arial" w:cs="Arial"/>
                <w:szCs w:val="22"/>
              </w:rPr>
              <w:t xml:space="preserve"> </w:t>
            </w:r>
            <w:r w:rsidR="00B47FBE">
              <w:rPr>
                <w:rFonts w:ascii="Arial" w:eastAsia="Arial" w:hAnsi="Arial" w:cs="Arial"/>
                <w:szCs w:val="22"/>
              </w:rPr>
              <w:lastRenderedPageBreak/>
              <w:t xml:space="preserve">gjelder </w:t>
            </w:r>
            <w:proofErr w:type="spellStart"/>
            <w:r w:rsidR="00B47FBE">
              <w:rPr>
                <w:rFonts w:ascii="Arial" w:eastAsia="Arial" w:hAnsi="Arial" w:cs="Arial"/>
                <w:szCs w:val="22"/>
              </w:rPr>
              <w:t>patch</w:t>
            </w:r>
            <w:proofErr w:type="spellEnd"/>
            <w:r w:rsidR="00B47FBE">
              <w:rPr>
                <w:rFonts w:ascii="Arial" w:eastAsia="Arial" w:hAnsi="Arial" w:cs="Arial"/>
                <w:szCs w:val="22"/>
              </w:rPr>
              <w:t xml:space="preserve"> </w:t>
            </w:r>
            <w:r w:rsidRPr="009F7444">
              <w:rPr>
                <w:rFonts w:ascii="Arial" w:eastAsia="Arial" w:hAnsi="Arial" w:cs="Arial"/>
                <w:szCs w:val="22"/>
              </w:rPr>
              <w:t>management. Leverandøren bør også støtte Kunden sin policy å installere de oppdateringer som anbefales av 3.partsleverandør.</w:t>
            </w:r>
          </w:p>
          <w:p w14:paraId="28D6EFFA" w14:textId="3D601E8E" w:rsidR="00794002" w:rsidRPr="009F7444" w:rsidRDefault="7414C2EC" w:rsidP="00C3120C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Det bør være statisk </w:t>
            </w:r>
            <w:r w:rsidR="15FEAE51" w:rsidRPr="2465690D">
              <w:rPr>
                <w:rFonts w:ascii="Arial" w:eastAsia="Arial" w:hAnsi="Arial" w:cs="Arial"/>
              </w:rPr>
              <w:t>IP på leverandørleverte PC.</w:t>
            </w:r>
          </w:p>
          <w:p w14:paraId="34FAC988" w14:textId="541BB12C" w:rsidR="006B3F0E" w:rsidRPr="009F7444" w:rsidRDefault="7414C2EC" w:rsidP="00C3120C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Det bør gis </w:t>
            </w:r>
            <w:proofErr w:type="spellStart"/>
            <w:r w:rsidRPr="2465690D">
              <w:rPr>
                <w:rFonts w:ascii="Arial" w:eastAsia="Arial" w:hAnsi="Arial" w:cs="Arial"/>
              </w:rPr>
              <w:t>admin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 </w:t>
            </w:r>
            <w:r w:rsidR="15FEAE51" w:rsidRPr="2465690D">
              <w:rPr>
                <w:rFonts w:ascii="Arial" w:eastAsia="Arial" w:hAnsi="Arial" w:cs="Arial"/>
              </w:rPr>
              <w:t>rettigheter til FHI systemforvaltere</w:t>
            </w:r>
            <w:r w:rsidRPr="2465690D">
              <w:rPr>
                <w:rFonts w:ascii="Arial" w:eastAsia="Arial" w:hAnsi="Arial" w:cs="Arial"/>
              </w:rPr>
              <w:t>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137B7" w14:textId="2998B8D8" w:rsidR="00794002" w:rsidRPr="0015126A" w:rsidRDefault="00794002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lastRenderedPageBreak/>
              <w:t>Bekreft og beskriv </w:t>
            </w:r>
            <w:r w:rsidR="000F7706">
              <w:rPr>
                <w:rFonts w:ascii="Arial" w:eastAsia="Arial" w:hAnsi="Arial" w:cs="Arial"/>
                <w:szCs w:val="22"/>
              </w:rPr>
              <w:br/>
            </w:r>
            <w:r w:rsidRPr="009F7444">
              <w:rPr>
                <w:rFonts w:ascii="Arial" w:eastAsia="Arial" w:hAnsi="Arial" w:cs="Arial"/>
                <w:szCs w:val="22"/>
              </w:rPr>
              <w:t>sikkerhet</w:t>
            </w:r>
            <w:r w:rsidR="00A21E44">
              <w:rPr>
                <w:rFonts w:ascii="Arial" w:eastAsia="Arial" w:hAnsi="Arial" w:cs="Arial"/>
                <w:szCs w:val="22"/>
              </w:rPr>
              <w:t>s</w:t>
            </w:r>
            <w:r w:rsidR="00B26559">
              <w:rPr>
                <w:rFonts w:ascii="Arial" w:eastAsia="Arial" w:hAnsi="Arial" w:cs="Arial"/>
                <w:szCs w:val="22"/>
              </w:rPr>
              <w:t>-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patching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 xml:space="preserve"> og antivirus </w:t>
            </w:r>
            <w:r w:rsidRPr="009F7444">
              <w:rPr>
                <w:rFonts w:ascii="Arial" w:eastAsia="Arial" w:hAnsi="Arial" w:cs="Arial"/>
                <w:szCs w:val="22"/>
              </w:rPr>
              <w:lastRenderedPageBreak/>
              <w:t>rutiner.</w:t>
            </w:r>
          </w:p>
          <w:p w14:paraId="0CCDEA20" w14:textId="46795513" w:rsidR="00794002" w:rsidRPr="0015126A" w:rsidRDefault="00794002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Kan disse rutiner settes opp for å kjøre automatisk?</w:t>
            </w:r>
          </w:p>
          <w:p w14:paraId="2977EA41" w14:textId="231BB88E" w:rsidR="00794002" w:rsidRPr="0015126A" w:rsidRDefault="15FEAE51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Kan det tas i bruk en statisk IP adresse? Nødvendig for tilkobling av en leverandør</w:t>
            </w:r>
            <w:r w:rsidR="680C22FE" w:rsidRPr="2465690D">
              <w:rPr>
                <w:rFonts w:ascii="Arial" w:eastAsia="Arial" w:hAnsi="Arial" w:cs="Arial"/>
              </w:rPr>
              <w:t>-</w:t>
            </w:r>
            <w:r w:rsidRPr="2465690D">
              <w:rPr>
                <w:rFonts w:ascii="Arial" w:eastAsia="Arial" w:hAnsi="Arial" w:cs="Arial"/>
              </w:rPr>
              <w:t>leverte pc til Kundens nettverket.</w:t>
            </w:r>
          </w:p>
          <w:p w14:paraId="14122666" w14:textId="62EA1DF2" w:rsidR="006B3F0E" w:rsidRPr="009F7444" w:rsidRDefault="15FEAE51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hAnsi="Arial" w:cs="Arial"/>
              </w:rPr>
            </w:pPr>
            <w:r w:rsidRPr="2465690D">
              <w:rPr>
                <w:rFonts w:ascii="Arial" w:eastAsia="Arial" w:hAnsi="Arial" w:cs="Arial"/>
              </w:rPr>
              <w:t>Kan administrative rettigheter gis til system</w:t>
            </w:r>
            <w:r w:rsidR="3B93E5EF" w:rsidRPr="2465690D">
              <w:rPr>
                <w:rFonts w:ascii="Arial" w:eastAsia="Arial" w:hAnsi="Arial" w:cs="Arial"/>
              </w:rPr>
              <w:t>-</w:t>
            </w:r>
            <w:r w:rsidRPr="2465690D">
              <w:rPr>
                <w:rFonts w:ascii="Arial" w:eastAsia="Arial" w:hAnsi="Arial" w:cs="Arial"/>
              </w:rPr>
              <w:t>forvaltere hos FHI? Dette trengs bl.a. for å innlemme systemet på nettverket.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57CF2E" w14:textId="78EA0D46" w:rsidR="006B3F0E" w:rsidRPr="001D7A90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Cs/>
                <w:szCs w:val="22"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EB3CD10" w14:textId="77777777" w:rsidR="006B3F0E" w:rsidRPr="003E19AD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E9EE0" w14:textId="05535479" w:rsidR="006B3F0E" w:rsidRPr="003E19AD" w:rsidRDefault="006B3F0E" w:rsidP="4B33E0F3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0C3120C" w:rsidRPr="00896238" w14:paraId="01449D96" w14:textId="42F5268A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17188C1" w14:textId="02A083A3" w:rsidR="006B3F0E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lastRenderedPageBreak/>
              <w:t>4.</w:t>
            </w:r>
            <w:r w:rsidR="60798FF4" w:rsidRPr="4B33E0F3">
              <w:rPr>
                <w:rFonts w:ascii="Arial" w:hAnsi="Arial"/>
              </w:rPr>
              <w:t>6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A95182E" w14:textId="77777777" w:rsidR="003B7B35" w:rsidRPr="002A7667" w:rsidRDefault="003B7B35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  <w:u w:val="single"/>
              </w:rPr>
            </w:pPr>
            <w:r w:rsidRPr="002A7667">
              <w:rPr>
                <w:rFonts w:ascii="Arial" w:eastAsia="Calibri" w:hAnsi="Arial" w:cs="Arial"/>
                <w:b/>
                <w:bCs/>
                <w:szCs w:val="22"/>
                <w:u w:val="single"/>
              </w:rPr>
              <w:t>Hvis systemet IKKE kan kjøre på Kundens PC:</w:t>
            </w:r>
          </w:p>
          <w:p w14:paraId="5320C106" w14:textId="30F836EE" w:rsidR="00794002" w:rsidRPr="009F7444" w:rsidRDefault="00794002" w:rsidP="00C3120C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Leverandørleverte PC </w:t>
            </w:r>
            <w:r w:rsidR="00C3120C">
              <w:rPr>
                <w:rFonts w:ascii="Arial" w:eastAsia="Arial" w:hAnsi="Arial" w:cs="Arial"/>
                <w:szCs w:val="22"/>
              </w:rPr>
              <w:t>–</w:t>
            </w:r>
            <w:r w:rsidRPr="009F7444">
              <w:rPr>
                <w:rFonts w:ascii="Arial" w:eastAsia="Arial" w:hAnsi="Arial" w:cs="Arial"/>
                <w:szCs w:val="22"/>
              </w:rPr>
              <w:t xml:space="preserve"> Det skal foreligge sikkerhetsrutiner for å hindre uautorisert tilgang.</w:t>
            </w:r>
          </w:p>
          <w:p w14:paraId="2B9848EE" w14:textId="77777777" w:rsidR="006B3F0E" w:rsidRPr="009F7444" w:rsidRDefault="006B3F0E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711FE" w14:textId="33D89650" w:rsidR="00794002" w:rsidRPr="009F7444" w:rsidRDefault="00794002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Bekreftelse på at kravet oppfylles.</w:t>
            </w:r>
          </w:p>
          <w:p w14:paraId="0C328CD5" w14:textId="24B18289" w:rsidR="006B3F0E" w:rsidRPr="005943FF" w:rsidRDefault="15FEAE51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Beskriv tilgangsstyring i de ulike komponenter i systemet (f.eks</w:t>
            </w:r>
            <w:r w:rsidR="66FAFD69" w:rsidRPr="2465690D">
              <w:rPr>
                <w:rFonts w:ascii="Arial" w:eastAsia="Arial" w:hAnsi="Arial" w:cs="Arial"/>
              </w:rPr>
              <w:t>.</w:t>
            </w:r>
            <w:r w:rsidRPr="2465690D">
              <w:rPr>
                <w:rFonts w:ascii="Arial" w:eastAsia="Arial" w:hAnsi="Arial" w:cs="Arial"/>
              </w:rPr>
              <w:t> PC, instrument og programvare)</w:t>
            </w:r>
            <w:r w:rsidR="00AD764C"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518DF7" w14:textId="39FFAC57" w:rsidR="006B3F0E" w:rsidRPr="001D7A90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Cs/>
                <w:szCs w:val="22"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5BFF440" w14:textId="77777777" w:rsidR="006B3F0E" w:rsidRPr="003E19AD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A2BF1" w14:textId="77777777" w:rsidR="006B3F0E" w:rsidRPr="003E19AD" w:rsidRDefault="006B3F0E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120C" w:rsidRPr="00896238" w14:paraId="2785031E" w14:textId="1D640546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F3EED5" w14:textId="1A51F9E9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</w:t>
            </w:r>
            <w:r w:rsidR="2E10306F" w:rsidRPr="4B33E0F3">
              <w:rPr>
                <w:rFonts w:ascii="Arial" w:hAnsi="Arial"/>
              </w:rPr>
              <w:t>7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A8051E0" w14:textId="7D29272E" w:rsidR="00794002" w:rsidRPr="009F7444" w:rsidRDefault="7F75F1D7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6A167A47">
              <w:rPr>
                <w:rFonts w:ascii="Arial" w:eastAsia="Arial" w:hAnsi="Arial" w:cs="Arial"/>
              </w:rPr>
              <w:t>Systemet</w:t>
            </w:r>
            <w:r w:rsidR="00794002" w:rsidRPr="298B02C5">
              <w:rPr>
                <w:rFonts w:ascii="Arial" w:eastAsia="Arial" w:hAnsi="Arial" w:cs="Arial"/>
              </w:rPr>
              <w:t xml:space="preserve"> bør ha rask tilgang til leverandørens siste versjon</w:t>
            </w:r>
            <w:r w:rsidR="0BFC1615" w:rsidRPr="6A167A47">
              <w:rPr>
                <w:rFonts w:ascii="Arial" w:eastAsia="Arial" w:hAnsi="Arial" w:cs="Arial"/>
              </w:rPr>
              <w:t xml:space="preserve"> av nødvendig programvare</w:t>
            </w:r>
            <w:r w:rsidR="00794002" w:rsidRPr="298B02C5">
              <w:rPr>
                <w:rFonts w:ascii="Arial" w:eastAsia="Arial" w:hAnsi="Arial" w:cs="Arial"/>
              </w:rPr>
              <w:t>.</w:t>
            </w:r>
          </w:p>
          <w:p w14:paraId="66276142" w14:textId="3470AC90" w:rsidR="00794002" w:rsidRPr="009F7444" w:rsidRDefault="00794002" w:rsidP="00C3120C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6313B0F7">
              <w:rPr>
                <w:rFonts w:ascii="Arial" w:eastAsia="Arial" w:hAnsi="Arial" w:cs="Arial"/>
              </w:rPr>
              <w:t xml:space="preserve">I tillegg er det ønskelig å ha kostnadsfri tilgang til fremtidige versjoner av </w:t>
            </w:r>
            <w:r w:rsidR="7F75F1D7" w:rsidRPr="093D1AED">
              <w:rPr>
                <w:rFonts w:ascii="Arial" w:eastAsia="Arial" w:hAnsi="Arial" w:cs="Arial"/>
              </w:rPr>
              <w:t>programvare</w:t>
            </w:r>
            <w:r w:rsidR="5D7CE00D" w:rsidRPr="093D1AED">
              <w:rPr>
                <w:rFonts w:ascii="Arial" w:eastAsia="Arial" w:hAnsi="Arial" w:cs="Arial"/>
              </w:rPr>
              <w:t>n</w:t>
            </w:r>
            <w:r w:rsidRPr="6313B0F7">
              <w:rPr>
                <w:rFonts w:ascii="Arial" w:eastAsia="Arial" w:hAnsi="Arial" w:cs="Arial"/>
              </w:rPr>
              <w:t>.</w:t>
            </w:r>
          </w:p>
          <w:p w14:paraId="261E1C93" w14:textId="1802AC95" w:rsidR="00794002" w:rsidRPr="009F7444" w:rsidRDefault="00794002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093D1AED">
              <w:rPr>
                <w:rFonts w:ascii="Arial" w:eastAsia="Arial" w:hAnsi="Arial" w:cs="Arial"/>
              </w:rPr>
              <w:t xml:space="preserve">Oppdatering av </w:t>
            </w:r>
            <w:r w:rsidR="40F9C0DE" w:rsidRPr="093D1AED">
              <w:rPr>
                <w:rFonts w:ascii="Arial" w:eastAsia="Arial" w:hAnsi="Arial" w:cs="Arial"/>
              </w:rPr>
              <w:t>programvare</w:t>
            </w:r>
            <w:r w:rsidRPr="093D1AED">
              <w:rPr>
                <w:rFonts w:ascii="Arial" w:eastAsia="Arial" w:hAnsi="Arial" w:cs="Arial"/>
              </w:rPr>
              <w:t xml:space="preserve"> på PC bør ikke foregå via internett.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F21C1" w14:textId="4A0E1599" w:rsidR="00794002" w:rsidRPr="006B3681" w:rsidRDefault="15FEAE51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Bekreft at oppdatering av </w:t>
            </w:r>
            <w:proofErr w:type="gramStart"/>
            <w:r w:rsidRPr="2465690D">
              <w:rPr>
                <w:rFonts w:ascii="Arial" w:eastAsia="Arial" w:hAnsi="Arial" w:cs="Arial"/>
              </w:rPr>
              <w:t>software</w:t>
            </w:r>
            <w:proofErr w:type="gramEnd"/>
            <w:r w:rsidRPr="2465690D">
              <w:rPr>
                <w:rFonts w:ascii="Arial" w:eastAsia="Arial" w:hAnsi="Arial" w:cs="Arial"/>
              </w:rPr>
              <w:t xml:space="preserve"> er kostnadsfritt. </w:t>
            </w:r>
            <w:r w:rsidR="00794002">
              <w:br/>
            </w:r>
            <w:r w:rsidRPr="2465690D">
              <w:rPr>
                <w:rFonts w:ascii="Arial" w:eastAsia="Arial" w:hAnsi="Arial" w:cs="Arial"/>
              </w:rPr>
              <w:t xml:space="preserve">Beskriv hyppighet og ev. kostnader forbundet med </w:t>
            </w:r>
            <w:proofErr w:type="gramStart"/>
            <w:r w:rsidRPr="2465690D">
              <w:rPr>
                <w:rFonts w:ascii="Arial" w:eastAsia="Arial" w:hAnsi="Arial" w:cs="Arial"/>
              </w:rPr>
              <w:t>software</w:t>
            </w:r>
            <w:proofErr w:type="gramEnd"/>
            <w:r w:rsidRPr="2465690D">
              <w:rPr>
                <w:rFonts w:ascii="Arial" w:eastAsia="Arial" w:hAnsi="Arial" w:cs="Arial"/>
              </w:rPr>
              <w:t xml:space="preserve"> oppdateringer.</w:t>
            </w:r>
          </w:p>
          <w:p w14:paraId="02838858" w14:textId="6DB937C8" w:rsidR="00794002" w:rsidRPr="000E0B41" w:rsidRDefault="15FEAE51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Oppgi hvordan oppdateringer </w:t>
            </w:r>
            <w:r w:rsidRPr="2465690D">
              <w:rPr>
                <w:rFonts w:ascii="Arial" w:eastAsia="Arial" w:hAnsi="Arial" w:cs="Arial"/>
              </w:rPr>
              <w:lastRenderedPageBreak/>
              <w:t xml:space="preserve">av </w:t>
            </w:r>
            <w:proofErr w:type="gramStart"/>
            <w:r w:rsidRPr="2465690D">
              <w:rPr>
                <w:rFonts w:ascii="Arial" w:eastAsia="Arial" w:hAnsi="Arial" w:cs="Arial"/>
              </w:rPr>
              <w:t>software</w:t>
            </w:r>
            <w:proofErr w:type="gramEnd"/>
            <w:r w:rsidRPr="2465690D">
              <w:rPr>
                <w:rFonts w:ascii="Arial" w:eastAsia="Arial" w:hAnsi="Arial" w:cs="Arial"/>
              </w:rPr>
              <w:t>/</w:t>
            </w:r>
            <w:r w:rsidR="00794002">
              <w:br/>
            </w:r>
            <w:proofErr w:type="spellStart"/>
            <w:r w:rsidRPr="2465690D">
              <w:rPr>
                <w:rFonts w:ascii="Arial" w:eastAsia="Arial" w:hAnsi="Arial" w:cs="Arial"/>
              </w:rPr>
              <w:t>firmware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 utføres.</w:t>
            </w:r>
          </w:p>
          <w:p w14:paraId="6C3AF9E8" w14:textId="5DA6809D" w:rsidR="00794002" w:rsidRPr="009A647A" w:rsidRDefault="15FEAE51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Oppgi </w:t>
            </w:r>
            <w:r w:rsidR="01525B54" w:rsidRPr="7D289002">
              <w:rPr>
                <w:rFonts w:ascii="Arial" w:eastAsia="Arial" w:hAnsi="Arial" w:cs="Arial"/>
              </w:rPr>
              <w:t xml:space="preserve">om det er </w:t>
            </w:r>
            <w:r w:rsidR="7FE2C42C" w:rsidRPr="7D289002">
              <w:rPr>
                <w:rFonts w:ascii="Arial" w:eastAsia="Arial" w:hAnsi="Arial" w:cs="Arial"/>
              </w:rPr>
              <w:t>annen</w:t>
            </w:r>
            <w:r w:rsidRPr="2465690D">
              <w:rPr>
                <w:rFonts w:ascii="Arial" w:eastAsia="Arial" w:hAnsi="Arial" w:cs="Arial"/>
              </w:rPr>
              <w:t xml:space="preserve"> </w:t>
            </w:r>
            <w:proofErr w:type="gramStart"/>
            <w:r w:rsidRPr="2465690D">
              <w:rPr>
                <w:rFonts w:ascii="Arial" w:eastAsia="Arial" w:hAnsi="Arial" w:cs="Arial"/>
              </w:rPr>
              <w:t>software</w:t>
            </w:r>
            <w:proofErr w:type="gramEnd"/>
            <w:r w:rsidRPr="2465690D">
              <w:rPr>
                <w:rFonts w:ascii="Arial" w:eastAsia="Arial" w:hAnsi="Arial" w:cs="Arial"/>
              </w:rPr>
              <w:t xml:space="preserve"> som </w:t>
            </w:r>
            <w:r w:rsidR="42294D87" w:rsidRPr="2465690D">
              <w:rPr>
                <w:rFonts w:ascii="Arial" w:eastAsia="Arial" w:hAnsi="Arial" w:cs="Arial"/>
              </w:rPr>
              <w:t xml:space="preserve">ev. </w:t>
            </w:r>
            <w:r w:rsidRPr="2465690D">
              <w:rPr>
                <w:rFonts w:ascii="Arial" w:eastAsia="Arial" w:hAnsi="Arial" w:cs="Arial"/>
              </w:rPr>
              <w:t xml:space="preserve">må installeres av Kunden (Microsoft Office </w:t>
            </w:r>
            <w:proofErr w:type="spellStart"/>
            <w:r w:rsidRPr="2465690D">
              <w:rPr>
                <w:rFonts w:ascii="Arial" w:eastAsia="Arial" w:hAnsi="Arial" w:cs="Arial"/>
              </w:rPr>
              <w:t>osv</w:t>
            </w:r>
            <w:proofErr w:type="spellEnd"/>
            <w:r w:rsidRPr="2465690D">
              <w:rPr>
                <w:rFonts w:ascii="Arial" w:eastAsia="Arial" w:hAnsi="Arial" w:cs="Arial"/>
              </w:rPr>
              <w:t>).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923690" w14:textId="3F22874F" w:rsidR="00794002" w:rsidRPr="001D7A90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Cs/>
                <w:szCs w:val="22"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D4400C3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E1980" w14:textId="68DC5ADB" w:rsidR="00794002" w:rsidRPr="003E19AD" w:rsidRDefault="00794002" w:rsidP="4B33E0F3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E36B766" w14:paraId="51783309" w14:textId="77777777" w:rsidTr="420359FE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62108E5" w14:textId="1BEE78BE" w:rsidR="0E36B766" w:rsidRDefault="6B5472EE" w:rsidP="00C3120C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</w:t>
            </w:r>
            <w:r w:rsidR="7C4468D0" w:rsidRPr="4B33E0F3">
              <w:rPr>
                <w:rFonts w:ascii="Arial" w:hAnsi="Arial"/>
              </w:rPr>
              <w:t>8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A4D38EC" w14:textId="0EBF1AD2" w:rsidR="5F69DE62" w:rsidRDefault="5F69DE62" w:rsidP="00C3120C">
            <w:pPr>
              <w:pStyle w:val="Tabell"/>
              <w:spacing w:before="60" w:after="120"/>
            </w:pPr>
            <w:r w:rsidRPr="445B3AE1">
              <w:rPr>
                <w:rFonts w:ascii="Arial" w:eastAsia="Arial" w:hAnsi="Arial" w:cs="Arial"/>
              </w:rPr>
              <w:t xml:space="preserve">Analytisk programvare bør være tilgjengelig for et ubegrenset antall brukere på deres egen PC. </w:t>
            </w:r>
          </w:p>
          <w:p w14:paraId="37735A8B" w14:textId="444849B8" w:rsidR="0E36B766" w:rsidRDefault="5F69DE62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445B3AE1">
              <w:rPr>
                <w:rFonts w:ascii="Arial" w:eastAsia="Arial" w:hAnsi="Arial" w:cs="Arial"/>
              </w:rPr>
              <w:t>I evaluering av kravet vil antall gi uttelling.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007F6" w14:textId="218C5CFC" w:rsidR="5F69DE62" w:rsidRDefault="5F69DE62" w:rsidP="00C3120C">
            <w:pPr>
              <w:pStyle w:val="Tabell"/>
              <w:spacing w:before="60" w:after="120"/>
            </w:pPr>
            <w:r w:rsidRPr="445B3AE1">
              <w:rPr>
                <w:rFonts w:ascii="Arial" w:eastAsia="Arial" w:hAnsi="Arial" w:cs="Arial"/>
              </w:rPr>
              <w:t>Bekreft og beskriv.</w:t>
            </w:r>
          </w:p>
          <w:p w14:paraId="5AC450D1" w14:textId="70A431FD" w:rsidR="5F69DE62" w:rsidRDefault="5F69DE62" w:rsidP="00C3120C">
            <w:pPr>
              <w:pStyle w:val="Tabell"/>
              <w:numPr>
                <w:ilvl w:val="0"/>
                <w:numId w:val="48"/>
              </w:numPr>
              <w:spacing w:before="60" w:after="120"/>
              <w:rPr>
                <w:rFonts w:ascii="Arial" w:eastAsia="Arial" w:hAnsi="Arial" w:cs="Arial"/>
              </w:rPr>
            </w:pPr>
            <w:r w:rsidRPr="445B3AE1">
              <w:rPr>
                <w:rFonts w:ascii="Arial" w:eastAsia="Arial" w:hAnsi="Arial" w:cs="Arial"/>
              </w:rPr>
              <w:t xml:space="preserve">Om antallet ikke er ubegrenset, oppgi hva begrensningen er. </w:t>
            </w:r>
          </w:p>
          <w:p w14:paraId="0372DBB6" w14:textId="12660A65" w:rsidR="0E36B766" w:rsidRDefault="5F69DE62" w:rsidP="00C3120C">
            <w:pPr>
              <w:pStyle w:val="Tabell"/>
              <w:numPr>
                <w:ilvl w:val="0"/>
                <w:numId w:val="48"/>
              </w:numPr>
              <w:spacing w:before="60" w:after="120"/>
              <w:rPr>
                <w:rFonts w:ascii="Arial" w:eastAsia="Arial" w:hAnsi="Arial" w:cs="Arial"/>
              </w:rPr>
            </w:pPr>
            <w:r w:rsidRPr="18041C18">
              <w:rPr>
                <w:rFonts w:ascii="Arial" w:eastAsia="Arial" w:hAnsi="Arial" w:cs="Arial"/>
              </w:rPr>
              <w:t>Beskriv om programvaren</w:t>
            </w:r>
            <w:r w:rsidR="000E08A6">
              <w:rPr>
                <w:rFonts w:ascii="Arial" w:eastAsia="Arial" w:hAnsi="Arial" w:cs="Arial"/>
              </w:rPr>
              <w:t>(e)</w:t>
            </w:r>
            <w:r w:rsidRPr="18041C18">
              <w:rPr>
                <w:rFonts w:ascii="Arial" w:eastAsia="Arial" w:hAnsi="Arial" w:cs="Arial"/>
              </w:rPr>
              <w:t xml:space="preserve"> kan distribueres </w:t>
            </w:r>
            <w:r w:rsidRPr="18041C18">
              <w:rPr>
                <w:rFonts w:ascii="Arial" w:eastAsia="Arial" w:hAnsi="Arial" w:cs="Arial"/>
              </w:rPr>
              <w:lastRenderedPageBreak/>
              <w:t>sentralt via Microsoft Firmaportal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3F5D367" w14:textId="260C72D9" w:rsidR="0E36B766" w:rsidRDefault="711DFDD5" w:rsidP="00C3120C">
            <w:pPr>
              <w:pStyle w:val="Tabell"/>
              <w:spacing w:before="60" w:after="120"/>
              <w:jc w:val="center"/>
              <w:rPr>
                <w:rFonts w:eastAsia="Arial"/>
              </w:rPr>
            </w:pPr>
            <w:r w:rsidRPr="1274E7A4">
              <w:rPr>
                <w:rFonts w:ascii="Arial" w:eastAsia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59D37E" w14:textId="047BCE51" w:rsidR="0E36B766" w:rsidRPr="003E19AD" w:rsidRDefault="0E36B766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FF3E9" w14:textId="346DF582" w:rsidR="0E36B766" w:rsidRPr="003E19AD" w:rsidRDefault="0E36B766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00C3120C" w:rsidRPr="00896238" w14:paraId="7309EDC4" w14:textId="4D194CBD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FEAA65" w14:textId="3A937CDC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</w:t>
            </w:r>
            <w:r w:rsidR="1F4E4B10" w:rsidRPr="4B33E0F3">
              <w:rPr>
                <w:rFonts w:ascii="Arial" w:hAnsi="Arial"/>
              </w:rPr>
              <w:t>9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DBB2B1" w14:textId="09970999" w:rsidR="00794002" w:rsidRPr="009F7444" w:rsidRDefault="00880507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>
              <w:rPr>
                <w:rFonts w:ascii="Arial" w:eastAsia="Arial" w:hAnsi="Arial" w:cs="Arial"/>
                <w:szCs w:val="22"/>
              </w:rPr>
              <w:t>O</w:t>
            </w:r>
            <w:r w:rsidR="00794002" w:rsidRPr="009F7444">
              <w:rPr>
                <w:rFonts w:ascii="Arial" w:eastAsia="Arial" w:hAnsi="Arial" w:cs="Arial"/>
                <w:szCs w:val="22"/>
              </w:rPr>
              <w:t>ppgi rutiner for feilsøking, fjerntilgang og eksterne tjenester.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9D3FB" w14:textId="45C1E220" w:rsidR="00794002" w:rsidRPr="00880507" w:rsidRDefault="00794002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Oppgi rutiner for feilsøking, vedlikehold, overføring av filer, logger, konfigurasjonsdata og lignende.</w:t>
            </w:r>
          </w:p>
          <w:p w14:paraId="0E3859A5" w14:textId="6BA23CCB" w:rsidR="00794002" w:rsidRPr="006F15F5" w:rsidRDefault="00794002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Fjerntilgang: Oppgi behov for fjerntilgang til systemet. Beskriv løsningen som brukes og hvordan tilgang begrenses. (NHN/FHI kan etter hvert iverksette sin </w:t>
            </w:r>
            <w:r w:rsidRPr="009F7444">
              <w:rPr>
                <w:rFonts w:ascii="Arial" w:eastAsia="Arial" w:hAnsi="Arial" w:cs="Arial"/>
                <w:szCs w:val="22"/>
              </w:rPr>
              <w:lastRenderedPageBreak/>
              <w:t>egen fjerntilgangsløsning som skal brukes.)</w:t>
            </w:r>
          </w:p>
          <w:p w14:paraId="336E56AB" w14:textId="7A5970DC" w:rsidR="00794002" w:rsidRPr="006F15F5" w:rsidRDefault="6A505152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hAnsi="Arial" w:cs="Arial"/>
              </w:rPr>
            </w:pPr>
            <w:r w:rsidRPr="624EC05B">
              <w:rPr>
                <w:rFonts w:ascii="Arial" w:eastAsia="Arial" w:hAnsi="Arial" w:cs="Arial"/>
              </w:rPr>
              <w:t xml:space="preserve">Bare for leverandørleverte PCer: </w:t>
            </w:r>
            <w:r w:rsidR="7F75F1D7" w:rsidRPr="624EC05B">
              <w:rPr>
                <w:rFonts w:ascii="Arial" w:eastAsia="Arial" w:hAnsi="Arial" w:cs="Arial"/>
              </w:rPr>
              <w:t xml:space="preserve">Eksterne tjenester: Beskriv evt. </w:t>
            </w:r>
            <w:r w:rsidR="00C3120C" w:rsidRPr="19EFAE7F">
              <w:rPr>
                <w:rFonts w:ascii="Arial" w:eastAsia="Arial" w:hAnsi="Arial" w:cs="Arial"/>
              </w:rPr>
              <w:t>B</w:t>
            </w:r>
            <w:r w:rsidR="00794002" w:rsidRPr="19EFAE7F">
              <w:rPr>
                <w:rFonts w:ascii="Arial" w:eastAsia="Arial" w:hAnsi="Arial" w:cs="Arial"/>
              </w:rPr>
              <w:t>ehov for tilgang til skytjenester, internett osv.</w:t>
            </w:r>
          </w:p>
          <w:p w14:paraId="48630D83" w14:textId="4405BD78" w:rsidR="00794002" w:rsidRPr="009F7444" w:rsidRDefault="0762AAAF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hAnsi="Arial" w:cs="Arial"/>
              </w:rPr>
            </w:pPr>
            <w:r w:rsidRPr="4B33E0F3">
              <w:rPr>
                <w:rFonts w:ascii="Arial" w:eastAsia="Arial" w:hAnsi="Arial" w:cs="Arial"/>
              </w:rPr>
              <w:t>Bare for leverandørleverte P</w:t>
            </w:r>
            <w:r w:rsidR="3B0E3998" w:rsidRPr="4B33E0F3">
              <w:rPr>
                <w:rFonts w:ascii="Arial" w:eastAsia="Arial" w:hAnsi="Arial" w:cs="Arial"/>
              </w:rPr>
              <w:t>C</w:t>
            </w:r>
            <w:r w:rsidRPr="4B33E0F3">
              <w:rPr>
                <w:rFonts w:ascii="Arial" w:eastAsia="Arial" w:hAnsi="Arial" w:cs="Arial"/>
              </w:rPr>
              <w:t xml:space="preserve">er: </w:t>
            </w:r>
            <w:r w:rsidR="0376A7FD" w:rsidRPr="4B33E0F3">
              <w:rPr>
                <w:rFonts w:ascii="Arial" w:eastAsia="Arial" w:hAnsi="Arial" w:cs="Arial"/>
              </w:rPr>
              <w:t>Oppgi</w:t>
            </w:r>
            <w:r w:rsidR="6A871788" w:rsidRPr="4B33E0F3">
              <w:rPr>
                <w:rFonts w:ascii="Arial" w:eastAsia="Arial" w:hAnsi="Arial" w:cs="Arial"/>
              </w:rPr>
              <w:t xml:space="preserve"> relevante informasjon om endepunkter og ev. andre innstillinger for </w:t>
            </w:r>
            <w:r w:rsidR="6A871788" w:rsidRPr="4B33E0F3">
              <w:rPr>
                <w:rFonts w:ascii="Arial" w:eastAsia="Arial" w:hAnsi="Arial" w:cs="Arial"/>
              </w:rPr>
              <w:lastRenderedPageBreak/>
              <w:t>å åpne brannmuren til bestemte tjenester (fjerntilgang, eksterne</w:t>
            </w:r>
            <w:r w:rsidR="45F0D874" w:rsidRPr="4B33E0F3">
              <w:rPr>
                <w:rFonts w:ascii="Arial" w:eastAsia="Arial" w:hAnsi="Arial" w:cs="Arial"/>
              </w:rPr>
              <w:t xml:space="preserve"> sider</w:t>
            </w:r>
            <w:r w:rsidR="6A871788" w:rsidRPr="4B33E0F3">
              <w:rPr>
                <w:rFonts w:ascii="Arial" w:eastAsia="Arial" w:hAnsi="Arial" w:cs="Arial"/>
              </w:rPr>
              <w:t>).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0A32EF" w14:textId="0FB0D743" w:rsidR="00794002" w:rsidRPr="001D7A90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Cs/>
                <w:szCs w:val="22"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lastRenderedPageBreak/>
              <w:t>I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150B437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EA76E" w14:textId="77777777" w:rsidR="00794002" w:rsidRPr="003E19AD" w:rsidRDefault="00794002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120C" w:rsidRPr="00896238" w14:paraId="3BE15AEB" w14:textId="77197CA8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C045DA" w14:textId="7BA932DB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lastRenderedPageBreak/>
              <w:t>4.1</w:t>
            </w:r>
            <w:r w:rsidR="00D475C7">
              <w:rPr>
                <w:rFonts w:ascii="Arial" w:hAnsi="Arial"/>
              </w:rPr>
              <w:t>0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449031" w14:textId="6CD71F37" w:rsidR="00794002" w:rsidRPr="009F7444" w:rsidRDefault="00794002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Kundens databaseplattform er Microsoft SQL Server, og dersom leverandør har behov for en server, bør leverandørens </w:t>
            </w:r>
            <w:proofErr w:type="gramStart"/>
            <w:r w:rsidRPr="009F7444">
              <w:rPr>
                <w:rFonts w:ascii="Arial" w:eastAsia="Arial" w:hAnsi="Arial" w:cs="Arial"/>
                <w:szCs w:val="22"/>
              </w:rPr>
              <w:t>software</w:t>
            </w:r>
            <w:proofErr w:type="gramEnd"/>
            <w:r w:rsidRPr="009F7444">
              <w:rPr>
                <w:rFonts w:ascii="Arial" w:eastAsia="Arial" w:hAnsi="Arial" w:cs="Arial"/>
                <w:szCs w:val="22"/>
              </w:rPr>
              <w:t xml:space="preserve"> kunne kommunisere med denne plattformen.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AFA9D" w14:textId="45AF1AA5" w:rsidR="00794002" w:rsidRPr="009F7444" w:rsidRDefault="4C97BE2E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Beskriv hvordan</w:t>
            </w:r>
            <w:r w:rsidR="15FEAE51" w:rsidRPr="2465690D">
              <w:rPr>
                <w:rFonts w:ascii="Arial" w:eastAsia="Arial" w:hAnsi="Arial" w:cs="Arial"/>
              </w:rPr>
              <w:t xml:space="preserve"> kravet ivaretas.  </w:t>
            </w:r>
          </w:p>
          <w:p w14:paraId="5B5C8A08" w14:textId="6D8E60BF" w:rsidR="00794002" w:rsidRPr="000E48F6" w:rsidRDefault="15FEAE51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Oppgi krav til servere og annen infrastruktur hos Kunden.  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2833C5" w14:textId="04A830CA" w:rsidR="00794002" w:rsidRPr="00093583" w:rsidRDefault="00093583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093583">
              <w:rPr>
                <w:rFonts w:ascii="Arial" w:hAnsi="Arial" w:cs="Arial"/>
                <w:b/>
                <w:szCs w:val="22"/>
              </w:rPr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56BE66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2FA83" w14:textId="72927968" w:rsidR="00794002" w:rsidRPr="003E19AD" w:rsidRDefault="00794002" w:rsidP="4B33E0F3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0C3120C" w:rsidRPr="00896238" w14:paraId="20263873" w14:textId="091747BA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8EF465" w14:textId="196BC496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4.1</w:t>
            </w:r>
            <w:r w:rsidR="00D475C7">
              <w:rPr>
                <w:rFonts w:ascii="Arial" w:hAnsi="Arial"/>
              </w:rPr>
              <w:t>1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42A4CE" w14:textId="00964435" w:rsidR="00794002" w:rsidRPr="009F7444" w:rsidRDefault="00794002" w:rsidP="00C3120C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Leverandør skal levere skisse av dataflyt og eventuelt bruk av andre IT- komponenter og tjenester.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92BB5" w14:textId="1D6C7719" w:rsidR="00794002" w:rsidRPr="009F7444" w:rsidRDefault="15FEAE51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Lever skisse av dataflyt (intern og ekstern) og tilhørende dokumentasjon, samt beskriv andre IT-komponenter som </w:t>
            </w:r>
            <w:r w:rsidRPr="2465690D">
              <w:rPr>
                <w:rFonts w:ascii="Arial" w:eastAsia="Arial" w:hAnsi="Arial" w:cs="Arial"/>
              </w:rPr>
              <w:lastRenderedPageBreak/>
              <w:t>løsningen er avhengig av (</w:t>
            </w:r>
            <w:r w:rsidR="23435359" w:rsidRPr="2465690D">
              <w:rPr>
                <w:rFonts w:ascii="Arial" w:eastAsia="Arial" w:hAnsi="Arial" w:cs="Arial"/>
              </w:rPr>
              <w:t>f.</w:t>
            </w:r>
            <w:r w:rsidRPr="2465690D">
              <w:rPr>
                <w:rFonts w:ascii="Arial" w:eastAsia="Arial" w:hAnsi="Arial" w:cs="Arial"/>
              </w:rPr>
              <w:t>eks. nettbrett, printer, skanner, to nettverkskort, ev. </w:t>
            </w:r>
            <w:proofErr w:type="spellStart"/>
            <w:r w:rsidRPr="2465690D">
              <w:rPr>
                <w:rFonts w:ascii="Arial" w:eastAsia="Arial" w:hAnsi="Arial" w:cs="Arial"/>
              </w:rPr>
              <w:t>partisjoneringsbehov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, strekkodeleser </w:t>
            </w:r>
            <w:proofErr w:type="spellStart"/>
            <w:r w:rsidRPr="2465690D">
              <w:rPr>
                <w:rFonts w:ascii="Arial" w:eastAsia="Arial" w:hAnsi="Arial" w:cs="Arial"/>
              </w:rPr>
              <w:t>osv</w:t>
            </w:r>
            <w:proofErr w:type="spellEnd"/>
            <w:r w:rsidRPr="2465690D">
              <w:rPr>
                <w:rFonts w:ascii="Arial" w:eastAsia="Arial" w:hAnsi="Arial" w:cs="Arial"/>
              </w:rPr>
              <w:t>).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CE936B" w14:textId="7B22C1E7" w:rsidR="00794002" w:rsidRPr="00AC6768" w:rsidRDefault="00794002" w:rsidP="00C3120C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lastRenderedPageBreak/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FA79D1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009D7" w14:textId="77777777" w:rsidR="00794002" w:rsidRPr="003E19AD" w:rsidRDefault="00794002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120C" w:rsidRPr="00896238" w14:paraId="3CDC1518" w14:textId="3EFE99AA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27B7BB1" w14:textId="700F633D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4.1</w:t>
            </w:r>
            <w:r w:rsidR="00D475C7">
              <w:rPr>
                <w:rFonts w:ascii="Arial" w:hAnsi="Arial"/>
              </w:rPr>
              <w:t>2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3DC399" w14:textId="53B0FC9B" w:rsidR="00CC49B5" w:rsidRPr="009F7444" w:rsidRDefault="0B6053D4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Lagring og </w:t>
            </w:r>
            <w:proofErr w:type="spellStart"/>
            <w:r w:rsidRPr="2465690D">
              <w:rPr>
                <w:rFonts w:ascii="Arial" w:eastAsia="Arial" w:hAnsi="Arial" w:cs="Arial"/>
              </w:rPr>
              <w:t>backup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 bør være sikker og brukervennlig. </w:t>
            </w:r>
          </w:p>
          <w:p w14:paraId="7644E840" w14:textId="20C507BD" w:rsidR="00794002" w:rsidRPr="009F7444" w:rsidRDefault="4FD6FF33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Løsning som best ivaretar informasjonssikkerhet og brukervennlighet vil vektlegges. 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BD0C7" w14:textId="1198E691" w:rsidR="00E23458" w:rsidRDefault="4FD6FF33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Stiller løsningen spesielle krav til lagring og </w:t>
            </w:r>
            <w:proofErr w:type="spellStart"/>
            <w:r w:rsidRPr="2465690D">
              <w:rPr>
                <w:rFonts w:ascii="Arial" w:eastAsia="Arial" w:hAnsi="Arial" w:cs="Arial"/>
              </w:rPr>
              <w:t>backup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 av data, for eksempel store volum, lese-/skrivehastighet e.l.?</w:t>
            </w:r>
          </w:p>
          <w:p w14:paraId="4C8ECCDF" w14:textId="6FBB48CE" w:rsidR="00794002" w:rsidRPr="00E23458" w:rsidRDefault="0B6053D4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Beskriv lagrings- og </w:t>
            </w:r>
            <w:proofErr w:type="spellStart"/>
            <w:r w:rsidRPr="2465690D">
              <w:rPr>
                <w:rFonts w:ascii="Arial" w:eastAsia="Arial" w:hAnsi="Arial" w:cs="Arial"/>
              </w:rPr>
              <w:t>backup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 behov, medium og </w:t>
            </w:r>
            <w:r w:rsidRPr="2465690D">
              <w:rPr>
                <w:rFonts w:ascii="Arial" w:eastAsia="Arial" w:hAnsi="Arial" w:cs="Arial"/>
              </w:rPr>
              <w:lastRenderedPageBreak/>
              <w:t xml:space="preserve">rutiner. 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5656F6" w14:textId="786BA76E" w:rsidR="00794002" w:rsidRPr="00AC6768" w:rsidRDefault="00B63494" w:rsidP="00C3120C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452EDF1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EF078" w14:textId="78487C12" w:rsidR="00794002" w:rsidRPr="003E19AD" w:rsidRDefault="00794002" w:rsidP="4B33E0F3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0C3120C" w:rsidRPr="00896238" w14:paraId="0CAEC1E1" w14:textId="18F1F508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CEECDAE" w14:textId="6EE08504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4.1</w:t>
            </w:r>
            <w:r w:rsidR="00D475C7">
              <w:rPr>
                <w:rFonts w:ascii="Arial" w:hAnsi="Arial"/>
              </w:rPr>
              <w:t>3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5541F0" w14:textId="35204C4A" w:rsidR="00794002" w:rsidRPr="009F7444" w:rsidRDefault="00CC49B5" w:rsidP="00C3120C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Systemet skal ha en 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audit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> 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trail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> og feillogging funksjon. Det er ønskelig å få informasjon om dato og klokkeslett, programendringer, med mer. 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5C849" w14:textId="4C226272" w:rsidR="00CC49B5" w:rsidRPr="009F7444" w:rsidRDefault="1D4F5D18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6313B0F7">
              <w:rPr>
                <w:rFonts w:ascii="Arial" w:eastAsia="Arial" w:hAnsi="Arial" w:cs="Arial"/>
              </w:rPr>
              <w:t>Bekreft at</w:t>
            </w:r>
            <w:r w:rsidR="0B6053D4" w:rsidRPr="6313B0F7">
              <w:rPr>
                <w:rFonts w:ascii="Arial" w:eastAsia="Arial" w:hAnsi="Arial" w:cs="Arial"/>
              </w:rPr>
              <w:t xml:space="preserve"> kravet oppfylles.  </w:t>
            </w:r>
          </w:p>
          <w:p w14:paraId="31CF50BB" w14:textId="1CB17A87" w:rsidR="00794002" w:rsidRPr="009F7444" w:rsidRDefault="00CC49B5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Beskriv hvilke parametere som logges i 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audit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> 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trail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>.  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58E6C7" w14:textId="294B6584" w:rsidR="00794002" w:rsidRPr="00AC6768" w:rsidRDefault="00CC49B5" w:rsidP="00C3120C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9A601E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65A9B" w14:textId="77777777" w:rsidR="00794002" w:rsidRPr="003E19AD" w:rsidRDefault="00794002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120C" w:rsidRPr="00896238" w14:paraId="16D70554" w14:textId="5D73F3C6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3FC04B" w14:textId="7FAA9C53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4.1</w:t>
            </w:r>
            <w:r w:rsidR="00D475C7">
              <w:rPr>
                <w:rFonts w:ascii="Arial" w:hAnsi="Arial"/>
              </w:rPr>
              <w:t>4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ED19693" w14:textId="4C25D498" w:rsidR="00794002" w:rsidRPr="009F7444" w:rsidRDefault="0B6053D4" w:rsidP="00C3120C">
            <w:pPr>
              <w:pStyle w:val="Tabell"/>
              <w:spacing w:before="60" w:after="120"/>
            </w:pPr>
            <w:r w:rsidRPr="2465690D">
              <w:rPr>
                <w:rFonts w:ascii="Arial" w:eastAsia="Arial" w:hAnsi="Arial" w:cs="Arial"/>
              </w:rPr>
              <w:t>Det skal være enkelt å importere og eksportere rådatafiler til andre formater som f.eks. .</w:t>
            </w:r>
            <w:proofErr w:type="spellStart"/>
            <w:r w:rsidRPr="2465690D">
              <w:rPr>
                <w:rFonts w:ascii="Arial" w:eastAsia="Arial" w:hAnsi="Arial" w:cs="Arial"/>
              </w:rPr>
              <w:t>xml</w:t>
            </w:r>
            <w:proofErr w:type="spellEnd"/>
            <w:r w:rsidRPr="2465690D">
              <w:rPr>
                <w:rFonts w:ascii="Arial" w:eastAsia="Arial" w:hAnsi="Arial" w:cs="Arial"/>
              </w:rPr>
              <w:t>, Excel, .</w:t>
            </w:r>
            <w:proofErr w:type="spellStart"/>
            <w:r w:rsidRPr="2465690D">
              <w:rPr>
                <w:rFonts w:ascii="Arial" w:eastAsia="Arial" w:hAnsi="Arial" w:cs="Arial"/>
              </w:rPr>
              <w:t>csv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. og ev. ha mulighet for kommunikasjon med eksterne databasesystemer som LIMS (FHI bruker hovedsakelig </w:t>
            </w:r>
            <w:proofErr w:type="spellStart"/>
            <w:r w:rsidRPr="2465690D">
              <w:rPr>
                <w:rFonts w:ascii="Arial" w:eastAsia="Arial" w:hAnsi="Arial" w:cs="Arial"/>
              </w:rPr>
              <w:t>LabWare</w:t>
            </w:r>
            <w:proofErr w:type="spellEnd"/>
            <w:r w:rsidRPr="2465690D">
              <w:rPr>
                <w:rFonts w:ascii="Arial" w:eastAsia="Arial" w:hAnsi="Arial" w:cs="Arial"/>
              </w:rPr>
              <w:t>).</w:t>
            </w:r>
          </w:p>
          <w:p w14:paraId="5CC0D0B7" w14:textId="29915A0B" w:rsidR="00794002" w:rsidRPr="009F7444" w:rsidRDefault="5AE0943A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926B7E">
              <w:rPr>
                <w:rFonts w:ascii="Arial" w:eastAsia="Arial" w:hAnsi="Arial" w:cs="Arial"/>
              </w:rPr>
              <w:t xml:space="preserve">Det </w:t>
            </w:r>
            <w:r w:rsidRPr="4494EF56">
              <w:rPr>
                <w:rFonts w:ascii="Arial" w:eastAsia="Arial" w:hAnsi="Arial" w:cs="Arial"/>
              </w:rPr>
              <w:t>Kunden</w:t>
            </w:r>
            <w:r w:rsidRPr="24926B7E">
              <w:rPr>
                <w:rFonts w:ascii="Arial" w:eastAsia="Arial" w:hAnsi="Arial" w:cs="Arial"/>
              </w:rPr>
              <w:t xml:space="preserve"> bruker i dag og </w:t>
            </w:r>
            <w:r w:rsidRPr="4494EF56">
              <w:rPr>
                <w:rFonts w:ascii="Arial" w:eastAsia="Arial" w:hAnsi="Arial" w:cs="Arial"/>
              </w:rPr>
              <w:t>som er ønskelig å</w:t>
            </w:r>
            <w:r w:rsidRPr="24926B7E">
              <w:rPr>
                <w:rFonts w:ascii="Arial" w:eastAsia="Arial" w:hAnsi="Arial" w:cs="Arial"/>
              </w:rPr>
              <w:t xml:space="preserve"> videreføre er </w:t>
            </w:r>
            <w:r w:rsidRPr="24368F93">
              <w:rPr>
                <w:rFonts w:ascii="Arial" w:eastAsia="Arial" w:hAnsi="Arial" w:cs="Arial"/>
              </w:rPr>
              <w:t>sømløs</w:t>
            </w:r>
            <w:r w:rsidRPr="3494FAE0">
              <w:rPr>
                <w:rFonts w:ascii="Arial" w:eastAsia="Arial" w:hAnsi="Arial" w:cs="Arial"/>
              </w:rPr>
              <w:t xml:space="preserve"> to-veis kommunikasjon mellom instrument og </w:t>
            </w:r>
            <w:proofErr w:type="spellStart"/>
            <w:r w:rsidRPr="3494FAE0">
              <w:rPr>
                <w:rFonts w:ascii="Arial" w:eastAsia="Arial" w:hAnsi="Arial" w:cs="Arial"/>
              </w:rPr>
              <w:t>LabWare</w:t>
            </w:r>
            <w:proofErr w:type="spellEnd"/>
            <w:r w:rsidRPr="3494FAE0">
              <w:rPr>
                <w:rFonts w:ascii="Arial" w:eastAsia="Arial" w:hAnsi="Arial" w:cs="Arial"/>
              </w:rPr>
              <w:t xml:space="preserve"> ved bruk av </w:t>
            </w:r>
            <w:r w:rsidRPr="24926B7E">
              <w:rPr>
                <w:rFonts w:ascii="Arial" w:eastAsia="Arial" w:hAnsi="Arial" w:cs="Arial"/>
              </w:rPr>
              <w:t>mapper</w:t>
            </w:r>
            <w:r w:rsidRPr="3494FAE0">
              <w:rPr>
                <w:rFonts w:ascii="Arial" w:eastAsia="Arial" w:hAnsi="Arial" w:cs="Arial"/>
              </w:rPr>
              <w:t xml:space="preserve"> og skripter, forutsatt at øvrige krav oppfylles</w:t>
            </w:r>
            <w:r w:rsidR="00AF1F91" w:rsidRPr="3093B489">
              <w:rPr>
                <w:rFonts w:ascii="Arial" w:eastAsia="Arial" w:hAnsi="Arial" w:cs="Arial"/>
              </w:rPr>
              <w:t>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3D36E" w14:textId="53B559DD" w:rsidR="00CC49B5" w:rsidRPr="009920E6" w:rsidRDefault="0B6053D4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6313B0F7">
              <w:rPr>
                <w:rFonts w:ascii="Arial" w:eastAsia="Arial" w:hAnsi="Arial" w:cs="Arial"/>
              </w:rPr>
              <w:t>Beskriv hvilke </w:t>
            </w:r>
            <w:r>
              <w:br/>
            </w:r>
            <w:r w:rsidRPr="6313B0F7">
              <w:rPr>
                <w:rFonts w:ascii="Arial" w:eastAsia="Arial" w:hAnsi="Arial" w:cs="Arial"/>
              </w:rPr>
              <w:t>filformater kan eksporteres og</w:t>
            </w:r>
            <w:r w:rsidR="3745BEE5" w:rsidRPr="6313B0F7">
              <w:rPr>
                <w:rFonts w:ascii="Arial" w:eastAsia="Arial" w:hAnsi="Arial" w:cs="Arial"/>
              </w:rPr>
              <w:t xml:space="preserve"> </w:t>
            </w:r>
            <w:r w:rsidRPr="6313B0F7">
              <w:rPr>
                <w:rFonts w:ascii="Arial" w:eastAsia="Arial" w:hAnsi="Arial" w:cs="Arial"/>
              </w:rPr>
              <w:t>importeres og hvilke kommunikasjonsformer systemet støtter.</w:t>
            </w:r>
          </w:p>
          <w:p w14:paraId="6C13E3A8" w14:textId="0C1466F8" w:rsidR="00794002" w:rsidRPr="009F7444" w:rsidRDefault="0B6053D4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Dersom mulig, beskriv hvordan systemet kan kommunisere med LIMS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118271" w14:textId="01F2C99A" w:rsidR="00794002" w:rsidRPr="00AC6768" w:rsidRDefault="00CC49B5" w:rsidP="00C3120C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C5FDCC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63F4B" w14:textId="77777777" w:rsidR="00794002" w:rsidRPr="003E19AD" w:rsidRDefault="00794002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</w:tbl>
    <w:p w14:paraId="7650CA7D" w14:textId="77777777" w:rsidR="002E3D29" w:rsidRDefault="002E3D29">
      <w:pPr>
        <w:widowControl/>
        <w:spacing w:line="240" w:lineRule="auto"/>
        <w:jc w:val="left"/>
      </w:pPr>
      <w:r>
        <w:br w:type="page"/>
      </w:r>
    </w:p>
    <w:p w14:paraId="21F04D4D" w14:textId="5D1BDA90" w:rsidR="004E55EA" w:rsidRPr="00896238" w:rsidRDefault="004E55EA" w:rsidP="004E55EA">
      <w:pPr>
        <w:pStyle w:val="Overskrift1"/>
        <w:widowControl/>
        <w:spacing w:after="60" w:line="240" w:lineRule="auto"/>
        <w:jc w:val="left"/>
        <w:rPr>
          <w:rFonts w:ascii="Arial" w:hAnsi="Arial"/>
        </w:rPr>
      </w:pPr>
      <w:bookmarkStart w:id="15" w:name="_Toc230951717"/>
      <w:r w:rsidRPr="00896238">
        <w:rPr>
          <w:rFonts w:ascii="Arial" w:hAnsi="Arial"/>
        </w:rPr>
        <w:lastRenderedPageBreak/>
        <w:t xml:space="preserve">Krav til </w:t>
      </w:r>
      <w:r w:rsidR="00A24579">
        <w:rPr>
          <w:rFonts w:ascii="Arial" w:hAnsi="Arial"/>
        </w:rPr>
        <w:t>service</w:t>
      </w:r>
      <w:r w:rsidR="00101998">
        <w:rPr>
          <w:rFonts w:ascii="Arial" w:hAnsi="Arial"/>
        </w:rPr>
        <w:t xml:space="preserve"> og levering</w:t>
      </w:r>
      <w:r w:rsidR="00710FC2">
        <w:rPr>
          <w:rFonts w:ascii="Arial" w:hAnsi="Arial"/>
        </w:rPr>
        <w:t xml:space="preserve"> (vektes 10% av kvalitet)</w:t>
      </w:r>
      <w:bookmarkEnd w:id="15"/>
    </w:p>
    <w:p w14:paraId="1472B8A5" w14:textId="77777777" w:rsidR="00DF2215" w:rsidRPr="00DF2215" w:rsidRDefault="00DF2215" w:rsidP="00DF2215">
      <w:pPr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703"/>
        <w:gridCol w:w="3511"/>
        <w:gridCol w:w="2018"/>
        <w:gridCol w:w="850"/>
        <w:gridCol w:w="1134"/>
        <w:gridCol w:w="5062"/>
      </w:tblGrid>
      <w:tr w:rsidR="009C6A5E" w:rsidRPr="00896238" w14:paraId="10ABD65C" w14:textId="77777777" w:rsidTr="7738D2F8">
        <w:trPr>
          <w:tblHeader/>
        </w:trPr>
        <w:tc>
          <w:tcPr>
            <w:tcW w:w="2667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1D276C1" w14:textId="7C027121" w:rsidR="009C6A5E" w:rsidRPr="00896238" w:rsidRDefault="009C6A5E" w:rsidP="004F4BA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Kundens krav</w:t>
            </w:r>
          </w:p>
        </w:tc>
        <w:tc>
          <w:tcPr>
            <w:tcW w:w="233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52228096" w14:textId="77777777" w:rsidR="009C6A5E" w:rsidRPr="00896238" w:rsidRDefault="009C6A5E" w:rsidP="004F4BA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Leverandørens besvarelse</w:t>
            </w:r>
          </w:p>
        </w:tc>
      </w:tr>
      <w:tr w:rsidR="009C6A5E" w:rsidRPr="00896238" w14:paraId="35134E00" w14:textId="77777777" w:rsidTr="7738D2F8">
        <w:trPr>
          <w:tblHeader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B4B2F0F" w14:textId="77777777" w:rsidR="009C6A5E" w:rsidRPr="00896238" w:rsidRDefault="009C6A5E" w:rsidP="004F4BA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Nr</w:t>
            </w:r>
            <w:r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E592FA8" w14:textId="77777777" w:rsidR="009C6A5E" w:rsidRPr="00896238" w:rsidRDefault="009C6A5E" w:rsidP="004F4BA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Beskrivelse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E863EBC" w14:textId="77777777" w:rsidR="009C6A5E" w:rsidRPr="00896238" w:rsidRDefault="009C6A5E" w:rsidP="004F4BA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Type dokumentasjon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3F219221" w14:textId="77777777" w:rsidR="009C6A5E" w:rsidRPr="00896238" w:rsidRDefault="009C6A5E" w:rsidP="004F4BA8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Type krav</w:t>
            </w:r>
          </w:p>
          <w:p w14:paraId="05EFE20B" w14:textId="77777777" w:rsidR="009C6A5E" w:rsidRPr="00896238" w:rsidRDefault="009C6A5E" w:rsidP="004F4BA8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5EBF829B" w14:textId="77777777" w:rsidR="009C6A5E" w:rsidRPr="00896238" w:rsidRDefault="009C6A5E" w:rsidP="004F4BA8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Tilbys</w:t>
            </w:r>
          </w:p>
          <w:p w14:paraId="74026081" w14:textId="77777777" w:rsidR="009C6A5E" w:rsidRPr="00896238" w:rsidRDefault="009C6A5E" w:rsidP="004F4BA8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(Ja/Nei/Delvis)</w:t>
            </w: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1A3D19CB" w14:textId="77777777" w:rsidR="009C6A5E" w:rsidRPr="00896238" w:rsidRDefault="009C6A5E" w:rsidP="004F4BA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 xml:space="preserve">Løsningsbeskrivelse </w:t>
            </w:r>
          </w:p>
        </w:tc>
      </w:tr>
      <w:tr w:rsidR="009C6A5E" w:rsidRPr="00896238" w14:paraId="6DD37164" w14:textId="77777777" w:rsidTr="7738D2F8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0A413E4" w14:textId="0FD839B1" w:rsidR="009C6A5E" w:rsidRPr="00896238" w:rsidRDefault="004F4BA8" w:rsidP="004F4BA8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5.1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C316AA1" w14:textId="5DAA0C90" w:rsidR="009C6A5E" w:rsidRPr="00896238" w:rsidRDefault="5749F42A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Oppgi behov </w:t>
            </w:r>
            <w:r w:rsidR="432406CF" w:rsidRPr="2465690D">
              <w:rPr>
                <w:rFonts w:ascii="Arial" w:hAnsi="Arial" w:cs="Arial"/>
              </w:rPr>
              <w:t>for service, vedlikehold og kalibrering</w:t>
            </w:r>
            <w:r w:rsidR="5A16AC01" w:rsidRPr="2465690D">
              <w:rPr>
                <w:rFonts w:ascii="Arial" w:hAnsi="Arial" w:cs="Arial"/>
              </w:rPr>
              <w:t>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D6B54" w14:textId="3237CD11" w:rsidR="009C6A5E" w:rsidRPr="00896238" w:rsidRDefault="71B654E9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4B33E0F3">
              <w:rPr>
                <w:rFonts w:ascii="Arial" w:hAnsi="Arial" w:cs="Arial"/>
              </w:rPr>
              <w:t xml:space="preserve">Beskriv rutiner og intervall. 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43B4FBB" w14:textId="4FEC32BC" w:rsidR="009C6A5E" w:rsidRPr="00DF2215" w:rsidRDefault="1ADF5160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6E8715" w14:textId="77777777" w:rsidR="009C6A5E" w:rsidRPr="003E19AD" w:rsidRDefault="009C6A5E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11BC7" w14:textId="77777777" w:rsidR="009C6A5E" w:rsidRPr="003E19AD" w:rsidRDefault="009C6A5E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74EC" w:rsidRPr="00896238" w14:paraId="6CC9AAC4" w14:textId="77777777" w:rsidTr="7738D2F8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BCAFE5" w14:textId="61F84CD8" w:rsidR="00C374EC" w:rsidRPr="00896238" w:rsidRDefault="004F4BA8" w:rsidP="004F4BA8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5.2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221793" w14:textId="77777777" w:rsidR="00C374EC" w:rsidRDefault="00E83543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1C911E7D">
              <w:rPr>
                <w:rFonts w:ascii="Arial" w:hAnsi="Arial" w:cs="Arial"/>
              </w:rPr>
              <w:t>Hva kan leverandøren tilby av serviceavtaler?</w:t>
            </w:r>
          </w:p>
          <w:p w14:paraId="064FDC35" w14:textId="77777777" w:rsidR="00F651D5" w:rsidRDefault="009E7709" w:rsidP="004F4BA8">
            <w:pPr>
              <w:pStyle w:val="Tabell"/>
              <w:spacing w:before="60" w:after="120"/>
              <w:rPr>
                <w:rFonts w:ascii="Arial" w:hAnsi="Arial" w:cs="Arial"/>
                <w:i/>
                <w:iCs/>
              </w:rPr>
            </w:pPr>
            <w:r w:rsidRPr="009E7709">
              <w:rPr>
                <w:rFonts w:ascii="Arial" w:hAnsi="Arial" w:cs="Arial"/>
                <w:i/>
                <w:iCs/>
              </w:rPr>
              <w:t>Kunden vil ta stilling til behovet for service- og vedlikeholds</w:t>
            </w:r>
            <w:r>
              <w:rPr>
                <w:rFonts w:ascii="Arial" w:hAnsi="Arial" w:cs="Arial"/>
                <w:i/>
                <w:iCs/>
              </w:rPr>
              <w:t>-</w:t>
            </w:r>
            <w:r w:rsidRPr="009E7709">
              <w:rPr>
                <w:rFonts w:ascii="Arial" w:hAnsi="Arial" w:cs="Arial"/>
                <w:i/>
                <w:iCs/>
              </w:rPr>
              <w:t>avtale før utløpet av garantitiden.</w:t>
            </w:r>
          </w:p>
          <w:p w14:paraId="58B4CA9E" w14:textId="5D7BDBA3" w:rsidR="00554686" w:rsidRPr="009E7709" w:rsidRDefault="00153352" w:rsidP="004F4BA8">
            <w:pPr>
              <w:pStyle w:val="Tabell"/>
              <w:spacing w:before="60" w:after="1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For evalueringsformål vil pris for </w:t>
            </w:r>
            <w:r w:rsidRPr="00AF1C4A">
              <w:rPr>
                <w:rFonts w:ascii="Arial" w:hAnsi="Arial" w:cs="Arial"/>
                <w:i/>
                <w:iCs/>
                <w:u w:val="single"/>
              </w:rPr>
              <w:t>fullserviceavtale</w:t>
            </w:r>
            <w:r>
              <w:rPr>
                <w:rFonts w:ascii="Arial" w:hAnsi="Arial" w:cs="Arial"/>
                <w:i/>
                <w:iCs/>
              </w:rPr>
              <w:t xml:space="preserve"> inngå i ev</w:t>
            </w:r>
            <w:r w:rsidR="00AF1C4A">
              <w:rPr>
                <w:rFonts w:ascii="Arial" w:hAnsi="Arial" w:cs="Arial"/>
                <w:i/>
                <w:iCs/>
              </w:rPr>
              <w:t>aluering av tildelingskriteriet Pris.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4E78B" w14:textId="77777777" w:rsidR="0043318A" w:rsidRDefault="1388A144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4B33E0F3">
              <w:rPr>
                <w:rFonts w:ascii="Arial" w:hAnsi="Arial" w:cs="Arial"/>
              </w:rPr>
              <w:t>Beskriv hvilke nivåer av serviceavtaler som vil være tilgjengelig</w:t>
            </w:r>
            <w:r w:rsidR="26A1DDED" w:rsidRPr="4B33E0F3">
              <w:rPr>
                <w:rFonts w:ascii="Arial" w:hAnsi="Arial" w:cs="Arial"/>
              </w:rPr>
              <w:t>, samt hva disse inkluderer</w:t>
            </w:r>
            <w:r w:rsidRPr="4B33E0F3">
              <w:rPr>
                <w:rFonts w:ascii="Arial" w:hAnsi="Arial" w:cs="Arial"/>
              </w:rPr>
              <w:t xml:space="preserve">. </w:t>
            </w:r>
          </w:p>
          <w:p w14:paraId="2ACDF4DA" w14:textId="2D05629D" w:rsidR="00C374EC" w:rsidRPr="2465690D" w:rsidRDefault="1388A144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4B33E0F3">
              <w:rPr>
                <w:rFonts w:ascii="Arial" w:hAnsi="Arial" w:cs="Arial"/>
              </w:rPr>
              <w:t xml:space="preserve">Prisinformasjon inkluderes i </w:t>
            </w:r>
            <w:r w:rsidR="58512181" w:rsidRPr="4B33E0F3">
              <w:rPr>
                <w:rFonts w:ascii="Arial" w:hAnsi="Arial" w:cs="Arial"/>
              </w:rPr>
              <w:t>Bilag 2 P</w:t>
            </w:r>
            <w:r w:rsidRPr="4B33E0F3">
              <w:rPr>
                <w:rFonts w:ascii="Arial" w:hAnsi="Arial" w:cs="Arial"/>
              </w:rPr>
              <w:t xml:space="preserve">risskjema. 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A3726CA" w14:textId="4F66602A" w:rsidR="00C374EC" w:rsidRPr="3BF00A02" w:rsidRDefault="00E83543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D7D3D2" w14:textId="77777777" w:rsidR="00C374EC" w:rsidRPr="003E19AD" w:rsidRDefault="00C374EC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60139" w14:textId="77777777" w:rsidR="00C374EC" w:rsidRPr="003E19AD" w:rsidRDefault="00C374EC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AF2520" w14:paraId="58F3B668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EDB01E0" w14:textId="21E77274" w:rsidR="00AF2520" w:rsidRDefault="004F4BA8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5.3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2E3E54A" w14:textId="77777777" w:rsidR="00AF2520" w:rsidRDefault="00AF252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Minimum 2 års garanti fra installasjonstidspunktet må være inkludert i tilbudet.</w:t>
            </w:r>
          </w:p>
          <w:p w14:paraId="4BE00579" w14:textId="77777777" w:rsidR="00AF2520" w:rsidRDefault="00AF252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1C911E7D">
              <w:rPr>
                <w:rFonts w:ascii="Arial" w:hAnsi="Arial" w:cs="Arial"/>
              </w:rPr>
              <w:t xml:space="preserve">Garanti skal sikre problemfri drift og disse tjenestene skal utføres av leverandør og skal være inkludert i hele garantiperioden.  </w:t>
            </w:r>
          </w:p>
          <w:p w14:paraId="6C3ED8A2" w14:textId="77777777" w:rsidR="00AF2520" w:rsidRDefault="00AF2520" w:rsidP="004F4BA8">
            <w:pPr>
              <w:pStyle w:val="Tabell"/>
              <w:numPr>
                <w:ilvl w:val="0"/>
                <w:numId w:val="7"/>
              </w:numPr>
              <w:spacing w:before="60" w:after="120"/>
            </w:pPr>
            <w:r w:rsidRPr="1C911E7D">
              <w:rPr>
                <w:rFonts w:ascii="Arial" w:hAnsi="Arial" w:cs="Arial"/>
              </w:rPr>
              <w:t xml:space="preserve">Problemfri drift </w:t>
            </w:r>
          </w:p>
          <w:p w14:paraId="4209AB59" w14:textId="77777777" w:rsidR="00AF2520" w:rsidRDefault="00AF2520" w:rsidP="004F4BA8">
            <w:pPr>
              <w:pStyle w:val="Tabell"/>
              <w:numPr>
                <w:ilvl w:val="0"/>
                <w:numId w:val="6"/>
              </w:numPr>
              <w:spacing w:before="60" w:after="120"/>
            </w:pPr>
            <w:r w:rsidRPr="1C911E7D">
              <w:rPr>
                <w:rFonts w:ascii="Arial" w:hAnsi="Arial" w:cs="Arial"/>
              </w:rPr>
              <w:lastRenderedPageBreak/>
              <w:t xml:space="preserve">Rask responstid ved innmeldt feil </w:t>
            </w:r>
          </w:p>
          <w:p w14:paraId="07FF4FC6" w14:textId="77777777" w:rsidR="00AF2520" w:rsidRDefault="00AF2520" w:rsidP="004F4BA8">
            <w:pPr>
              <w:pStyle w:val="Tabell"/>
              <w:numPr>
                <w:ilvl w:val="0"/>
                <w:numId w:val="5"/>
              </w:numPr>
              <w:spacing w:before="60" w:after="120"/>
            </w:pPr>
            <w:r w:rsidRPr="1C911E7D">
              <w:rPr>
                <w:rFonts w:ascii="Arial" w:hAnsi="Arial" w:cs="Arial"/>
              </w:rPr>
              <w:t xml:space="preserve">Alle deler inkludert </w:t>
            </w:r>
          </w:p>
          <w:p w14:paraId="68A41B9F" w14:textId="77777777" w:rsidR="00AF2520" w:rsidRDefault="00AF2520" w:rsidP="004F4BA8">
            <w:pPr>
              <w:pStyle w:val="Tabell"/>
              <w:numPr>
                <w:ilvl w:val="0"/>
                <w:numId w:val="4"/>
              </w:numPr>
              <w:spacing w:before="60" w:after="120"/>
            </w:pPr>
            <w:r w:rsidRPr="1C911E7D">
              <w:rPr>
                <w:rFonts w:ascii="Arial" w:hAnsi="Arial" w:cs="Arial"/>
              </w:rPr>
              <w:t xml:space="preserve">Ubegrenset antall besøk ved feil </w:t>
            </w:r>
          </w:p>
          <w:p w14:paraId="7AC4818B" w14:textId="77777777" w:rsidR="00AF2520" w:rsidRDefault="00AF2520" w:rsidP="004F4BA8">
            <w:pPr>
              <w:pStyle w:val="Tabell"/>
              <w:numPr>
                <w:ilvl w:val="0"/>
                <w:numId w:val="3"/>
              </w:numPr>
              <w:spacing w:before="60" w:after="120"/>
            </w:pPr>
            <w:r w:rsidRPr="1C911E7D">
              <w:rPr>
                <w:rFonts w:ascii="Arial" w:hAnsi="Arial" w:cs="Arial"/>
              </w:rPr>
              <w:t xml:space="preserve">Inkludere forebyggende vedlikehold, herunder tidsbruk, reisekostnader mv. </w:t>
            </w:r>
          </w:p>
          <w:p w14:paraId="5FAAA914" w14:textId="77777777" w:rsidR="00AF2520" w:rsidRDefault="00AF2520" w:rsidP="004F4BA8">
            <w:pPr>
              <w:pStyle w:val="Tabell"/>
              <w:numPr>
                <w:ilvl w:val="0"/>
                <w:numId w:val="2"/>
              </w:numPr>
              <w:spacing w:before="60" w:after="120"/>
            </w:pPr>
            <w:r w:rsidRPr="1C911E7D">
              <w:rPr>
                <w:rFonts w:ascii="Arial" w:hAnsi="Arial" w:cs="Arial"/>
              </w:rPr>
              <w:t xml:space="preserve">Oppgradering av programvare og </w:t>
            </w:r>
            <w:proofErr w:type="gramStart"/>
            <w:r w:rsidRPr="1C911E7D">
              <w:rPr>
                <w:rFonts w:ascii="Arial" w:hAnsi="Arial" w:cs="Arial"/>
              </w:rPr>
              <w:t>software</w:t>
            </w:r>
            <w:proofErr w:type="gramEnd"/>
            <w:r w:rsidRPr="1C911E7D">
              <w:rPr>
                <w:rFonts w:ascii="Arial" w:hAnsi="Arial" w:cs="Arial"/>
              </w:rPr>
              <w:t xml:space="preserve"> skal utføres av leverandør og skal være inkludert i hele garantiperioden.  </w:t>
            </w:r>
          </w:p>
          <w:p w14:paraId="01F6A7FF" w14:textId="1F370039" w:rsidR="00AF2520" w:rsidRDefault="00AF2520" w:rsidP="004F4BA8">
            <w:pPr>
              <w:pStyle w:val="Tabell"/>
              <w:numPr>
                <w:ilvl w:val="0"/>
                <w:numId w:val="1"/>
              </w:numPr>
              <w:spacing w:before="60" w:after="120"/>
            </w:pPr>
            <w:r w:rsidRPr="1C911E7D">
              <w:rPr>
                <w:rFonts w:ascii="Arial" w:hAnsi="Arial" w:cs="Arial"/>
              </w:rPr>
              <w:t xml:space="preserve">Det må ytes god support fra leverandørens spesialister på telefon og e-post. 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784C7" w14:textId="1B6ED63F" w:rsidR="00AF2520" w:rsidRDefault="00AF252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3BF00A02">
              <w:rPr>
                <w:rFonts w:ascii="Arial" w:hAnsi="Arial" w:cs="Arial"/>
              </w:rPr>
              <w:lastRenderedPageBreak/>
              <w:t>Bekreft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CDA767" w14:textId="77777777" w:rsidR="00AF2520" w:rsidRDefault="00AF2520" w:rsidP="004F4BA8">
            <w:pPr>
              <w:pStyle w:val="Tabell"/>
              <w:spacing w:before="60" w:after="120"/>
              <w:jc w:val="center"/>
            </w:pPr>
            <w:r w:rsidRPr="3392F959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D9BF48E" w14:textId="77777777" w:rsidR="00AF2520" w:rsidRPr="003E19AD" w:rsidRDefault="00AF2520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1D921" w14:textId="77777777" w:rsidR="00AF2520" w:rsidRPr="003E19AD" w:rsidRDefault="00AF2520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00AF2520" w14:paraId="355F652B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96AAEB" w14:textId="603AA422" w:rsidR="00AF2520" w:rsidRDefault="00C54085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5.4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D27E113" w14:textId="18E67F13" w:rsidR="00AF2520" w:rsidRDefault="00AF252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3BF00A02">
              <w:rPr>
                <w:rFonts w:ascii="Arial" w:hAnsi="Arial" w:cs="Arial"/>
              </w:rPr>
              <w:t xml:space="preserve">Kan </w:t>
            </w:r>
            <w:r w:rsidR="00F651D5">
              <w:rPr>
                <w:rFonts w:ascii="Arial" w:hAnsi="Arial" w:cs="Arial"/>
              </w:rPr>
              <w:t>L</w:t>
            </w:r>
            <w:r w:rsidRPr="3BF00A02">
              <w:rPr>
                <w:rFonts w:ascii="Arial" w:hAnsi="Arial" w:cs="Arial"/>
              </w:rPr>
              <w:t>everandøren tilby garantitid utover minimumskravet på 2 år?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2585D" w14:textId="2C9EA1A2" w:rsidR="00AF2520" w:rsidRDefault="00AF252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3BF00A02">
              <w:rPr>
                <w:rFonts w:ascii="Arial" w:hAnsi="Arial" w:cs="Arial"/>
              </w:rPr>
              <w:t>Beskriv</w:t>
            </w:r>
            <w:r w:rsidR="00634744">
              <w:rPr>
                <w:rFonts w:ascii="Arial" w:hAnsi="Arial" w:cs="Arial"/>
              </w:rPr>
              <w:t xml:space="preserve"> og oppgi</w:t>
            </w:r>
            <w:r w:rsidR="00D75759">
              <w:rPr>
                <w:rFonts w:ascii="Arial" w:hAnsi="Arial" w:cs="Arial"/>
              </w:rPr>
              <w:t xml:space="preserve"> maksimal tidsperiode for utvidelse</w:t>
            </w:r>
            <w:r w:rsidR="005553C6">
              <w:rPr>
                <w:rFonts w:ascii="Arial" w:hAnsi="Arial" w:cs="Arial"/>
              </w:rPr>
              <w:t>.</w:t>
            </w:r>
          </w:p>
          <w:p w14:paraId="1534C60C" w14:textId="5CAB9034" w:rsidR="00AF2520" w:rsidRDefault="00AF252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2D5FEC">
              <w:rPr>
                <w:rFonts w:ascii="Arial" w:hAnsi="Arial" w:cs="Arial"/>
              </w:rPr>
              <w:lastRenderedPageBreak/>
              <w:t xml:space="preserve">Oppgi pris </w:t>
            </w:r>
            <w:r w:rsidR="002D5FEC" w:rsidRPr="002D5FEC">
              <w:rPr>
                <w:rFonts w:ascii="Arial" w:hAnsi="Arial" w:cs="Arial"/>
              </w:rPr>
              <w:t>f</w:t>
            </w:r>
            <w:r w:rsidRPr="002D5FEC">
              <w:rPr>
                <w:rFonts w:ascii="Arial" w:hAnsi="Arial" w:cs="Arial"/>
              </w:rPr>
              <w:t>or</w:t>
            </w:r>
            <w:r>
              <w:rPr>
                <w:rFonts w:ascii="Arial" w:hAnsi="Arial" w:cs="Arial"/>
              </w:rPr>
              <w:t xml:space="preserve"> ev. utvidet garantiperiode i Bilag 2 Prisskjema</w:t>
            </w:r>
            <w:r w:rsidR="005553C6">
              <w:rPr>
                <w:rFonts w:ascii="Arial" w:hAnsi="Arial" w:cs="Arial"/>
              </w:rPr>
              <w:t>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9E812B" w14:textId="77777777" w:rsidR="00AF2520" w:rsidRDefault="00AF2520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lastRenderedPageBreak/>
              <w:t>I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FCE1B0C" w14:textId="77777777" w:rsidR="00AF2520" w:rsidRPr="003E19AD" w:rsidRDefault="00AF2520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07FB0" w14:textId="77777777" w:rsidR="00AF2520" w:rsidRPr="003E19AD" w:rsidRDefault="00AF2520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001756A2" w14:paraId="513B35D2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2206FA" w14:textId="66A25EDB" w:rsidR="001756A2" w:rsidRDefault="00C54085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5.5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727E35" w14:textId="77777777" w:rsidR="001756A2" w:rsidRDefault="001756A2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Forebyggende vedlikehold (PM) og service skal være inkludert i garantiperioden i henhold til leverandørens anbefalte serviceintervall og utføres gratis (herunder alle kostnader ifm. vedlikeholdet, som reise, opphold o.l.).  </w:t>
            </w:r>
          </w:p>
          <w:p w14:paraId="2F60ABD8" w14:textId="77777777" w:rsidR="001756A2" w:rsidRDefault="001756A2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A3840FC">
              <w:rPr>
                <w:rFonts w:ascii="Arial" w:hAnsi="Arial" w:cs="Arial"/>
              </w:rPr>
              <w:t>Siste forebyggende vedlikehold og service skal gjennomføres ved slutten av garantiperioden.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D4939" w14:textId="4E6B38CB" w:rsidR="001756A2" w:rsidRDefault="001756A2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3BF00A02">
              <w:rPr>
                <w:rFonts w:ascii="Arial" w:hAnsi="Arial" w:cs="Arial"/>
              </w:rPr>
              <w:t>Bekreft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4DEDBAF" w14:textId="77777777" w:rsidR="001756A2" w:rsidRDefault="001756A2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9EA976" w14:textId="77777777" w:rsidR="001756A2" w:rsidRPr="003E19AD" w:rsidRDefault="001756A2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7C206" w14:textId="77777777" w:rsidR="001756A2" w:rsidRPr="003E19AD" w:rsidRDefault="001756A2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00B72A73" w14:paraId="72A0619E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DE13F4" w14:textId="2BC7BD21" w:rsidR="00B72A73" w:rsidRDefault="00C54085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F52A92">
              <w:rPr>
                <w:rFonts w:ascii="Arial" w:hAnsi="Arial"/>
              </w:rPr>
              <w:t>6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EB06AE1" w14:textId="77777777" w:rsidR="00B72A73" w:rsidRDefault="00B72A73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1C911E7D">
              <w:rPr>
                <w:rFonts w:ascii="Arial" w:hAnsi="Arial" w:cs="Arial"/>
              </w:rPr>
              <w:t xml:space="preserve">Det bør være et tilbud om å gjennomføre temperaturkontroll av blokken, enten utenom eller som en del av service. 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12183" w14:textId="77777777" w:rsidR="00B72A73" w:rsidRDefault="00B72A73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1C911E7D">
              <w:rPr>
                <w:rFonts w:ascii="Arial" w:hAnsi="Arial" w:cs="Arial"/>
              </w:rPr>
              <w:t>Bekreft og beskriv.</w:t>
            </w:r>
          </w:p>
          <w:p w14:paraId="036F8E63" w14:textId="77777777" w:rsidR="00B72A73" w:rsidRDefault="00B72A73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2D5FEC">
              <w:rPr>
                <w:rFonts w:ascii="Arial" w:hAnsi="Arial" w:cs="Arial"/>
              </w:rPr>
              <w:t xml:space="preserve">Oppgi pris </w:t>
            </w:r>
            <w:r>
              <w:rPr>
                <w:rFonts w:ascii="Arial" w:hAnsi="Arial" w:cs="Arial"/>
              </w:rPr>
              <w:t>i Bilag 2 Prisskjema.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B61FBD" w14:textId="77777777" w:rsidR="00B72A73" w:rsidRDefault="00B72A73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EC8335" w14:textId="77777777" w:rsidR="00B72A73" w:rsidRPr="003E19AD" w:rsidRDefault="00B72A73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725129" w14:textId="77777777" w:rsidR="00B72A73" w:rsidRPr="003E19AD" w:rsidRDefault="00B72A73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00E91574" w14:paraId="74619D47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436078" w14:textId="6B7E3914" w:rsidR="00E91574" w:rsidRDefault="00C54085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F52A92">
              <w:rPr>
                <w:rFonts w:ascii="Arial" w:hAnsi="Arial"/>
              </w:rPr>
              <w:t>7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4D8D679" w14:textId="77777777" w:rsidR="00E91574" w:rsidRDefault="00E91574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Er det mulighet for lånemaskin ved langvarige (&gt; 1 uke) </w:t>
            </w:r>
            <w:r w:rsidRPr="2465690D">
              <w:rPr>
                <w:rFonts w:ascii="Arial" w:hAnsi="Arial" w:cs="Arial"/>
              </w:rPr>
              <w:lastRenderedPageBreak/>
              <w:t>driftsavbrudd og reparasjoner?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8DBF6" w14:textId="7442ABA3" w:rsidR="00E91574" w:rsidRDefault="00147FBA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Ja/nei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20B5DD0" w14:textId="77777777" w:rsidR="00E91574" w:rsidRDefault="00E91574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1AA857" w14:textId="77777777" w:rsidR="00E91574" w:rsidRPr="003E19AD" w:rsidRDefault="00E91574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8D8CA" w14:textId="77777777" w:rsidR="00E91574" w:rsidRPr="003E19AD" w:rsidRDefault="00E91574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009C6A5E" w:rsidRPr="00896238" w14:paraId="7389D845" w14:textId="77777777" w:rsidTr="7738D2F8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B1E9D5" w14:textId="688E843D" w:rsidR="009C6A5E" w:rsidRPr="00896238" w:rsidRDefault="00C54085" w:rsidP="004F4BA8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F52A92">
              <w:rPr>
                <w:rFonts w:ascii="Arial" w:hAnsi="Arial"/>
              </w:rPr>
              <w:t>8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94CB07" w14:textId="61BC94A5" w:rsidR="009C6A5E" w:rsidRDefault="3CB1647C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Det bør være </w:t>
            </w:r>
            <w:r w:rsidR="027A5E95" w:rsidRPr="2465690D">
              <w:rPr>
                <w:rFonts w:ascii="Arial" w:hAnsi="Arial" w:cs="Arial"/>
              </w:rPr>
              <w:t xml:space="preserve">en lett </w:t>
            </w:r>
            <w:r w:rsidR="285D51BB" w:rsidRPr="2465690D">
              <w:rPr>
                <w:rFonts w:ascii="Arial" w:hAnsi="Arial" w:cs="Arial"/>
              </w:rPr>
              <w:t>t</w:t>
            </w:r>
            <w:r w:rsidR="19583A97" w:rsidRPr="2465690D">
              <w:rPr>
                <w:rFonts w:ascii="Arial" w:hAnsi="Arial" w:cs="Arial"/>
              </w:rPr>
              <w:t>ilgjengelig</w:t>
            </w:r>
            <w:r w:rsidR="3413DB94" w:rsidRPr="2465690D">
              <w:rPr>
                <w:rFonts w:ascii="Arial" w:hAnsi="Arial" w:cs="Arial"/>
              </w:rPr>
              <w:t xml:space="preserve"> support-avdeling med supportspesialist </w:t>
            </w:r>
            <w:r w:rsidR="0AF52A72" w:rsidRPr="2465690D">
              <w:rPr>
                <w:rFonts w:ascii="Arial" w:hAnsi="Arial" w:cs="Arial"/>
              </w:rPr>
              <w:t xml:space="preserve">hvor </w:t>
            </w:r>
            <w:r w:rsidR="2F2C38AA" w:rsidRPr="2465690D">
              <w:rPr>
                <w:rFonts w:ascii="Arial" w:hAnsi="Arial" w:cs="Arial"/>
              </w:rPr>
              <w:t>responstid</w:t>
            </w:r>
            <w:r w:rsidR="7B407725" w:rsidRPr="2465690D">
              <w:rPr>
                <w:rFonts w:ascii="Arial" w:hAnsi="Arial" w:cs="Arial"/>
              </w:rPr>
              <w:t>en</w:t>
            </w:r>
            <w:r w:rsidR="0AF52A72" w:rsidRPr="2465690D">
              <w:rPr>
                <w:rFonts w:ascii="Arial" w:hAnsi="Arial" w:cs="Arial"/>
              </w:rPr>
              <w:t xml:space="preserve"> er lav. </w:t>
            </w:r>
            <w:r w:rsidR="09421466" w:rsidRPr="2465690D">
              <w:rPr>
                <w:rFonts w:ascii="Arial" w:hAnsi="Arial" w:cs="Arial"/>
              </w:rPr>
              <w:t xml:space="preserve">Helst øyeblikkelig, innenfor noen timer. </w:t>
            </w:r>
          </w:p>
          <w:p w14:paraId="50B13D9E" w14:textId="7CB0E80A" w:rsidR="003F1AE6" w:rsidRPr="00896238" w:rsidRDefault="0521480A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4B33E0F3">
              <w:rPr>
                <w:rFonts w:ascii="Arial" w:hAnsi="Arial" w:cs="Arial"/>
              </w:rPr>
              <w:t>Support bør gis på</w:t>
            </w:r>
            <w:r w:rsidR="0A23231A" w:rsidRPr="4B33E0F3">
              <w:rPr>
                <w:rFonts w:ascii="Arial" w:hAnsi="Arial" w:cs="Arial"/>
              </w:rPr>
              <w:t xml:space="preserve"> norsk/skandi</w:t>
            </w:r>
            <w:r w:rsidR="45349B8E" w:rsidRPr="4B33E0F3">
              <w:rPr>
                <w:rFonts w:ascii="Arial" w:hAnsi="Arial" w:cs="Arial"/>
              </w:rPr>
              <w:t>n</w:t>
            </w:r>
            <w:r w:rsidR="0A23231A" w:rsidRPr="4B33E0F3">
              <w:rPr>
                <w:rFonts w:ascii="Arial" w:hAnsi="Arial" w:cs="Arial"/>
              </w:rPr>
              <w:t>avisk språk eller engelsk.</w:t>
            </w:r>
          </w:p>
          <w:p w14:paraId="49A61A7C" w14:textId="3F12DE56" w:rsidR="009C6A5E" w:rsidRPr="00896238" w:rsidRDefault="45C868A6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45C868A6">
              <w:rPr>
                <w:rFonts w:ascii="Arial" w:hAnsi="Arial" w:cs="Arial"/>
              </w:rPr>
              <w:t xml:space="preserve">Support </w:t>
            </w:r>
            <w:r w:rsidR="00852822">
              <w:rPr>
                <w:rFonts w:ascii="Arial" w:hAnsi="Arial" w:cs="Arial"/>
              </w:rPr>
              <w:t>på norsk/skandinavisk</w:t>
            </w:r>
            <w:r w:rsidR="00D07CE3">
              <w:rPr>
                <w:rFonts w:ascii="Arial" w:hAnsi="Arial" w:cs="Arial"/>
              </w:rPr>
              <w:t xml:space="preserve"> språk</w:t>
            </w:r>
            <w:r w:rsidRPr="45C868A6">
              <w:rPr>
                <w:rFonts w:ascii="Arial" w:hAnsi="Arial" w:cs="Arial"/>
              </w:rPr>
              <w:t xml:space="preserve"> vil gi mer uttelling. 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5CE79" w14:textId="3D571C12" w:rsidR="009C6A5E" w:rsidRPr="00896238" w:rsidRDefault="3413DB94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Bekreft og beskriv. Angi forventet responstid.</w:t>
            </w:r>
            <w:r w:rsidR="3F5FA5F1" w:rsidRPr="2465690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85EDEFC" w14:textId="090FF027" w:rsidR="009C6A5E" w:rsidRPr="00DF2215" w:rsidRDefault="212E0C82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A9D3A05" w14:textId="77777777" w:rsidR="009C6A5E" w:rsidRPr="003E19AD" w:rsidRDefault="009C6A5E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7AECD" w14:textId="77777777" w:rsidR="009C6A5E" w:rsidRPr="003E19AD" w:rsidRDefault="009C6A5E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9C6A5E" w:rsidRPr="00896238" w14:paraId="0D7F6F80" w14:textId="77777777" w:rsidTr="7738D2F8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3ABB31" w14:textId="09A5F420" w:rsidR="009C6A5E" w:rsidRPr="00896238" w:rsidRDefault="00C54085" w:rsidP="004F4BA8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2732A8">
              <w:rPr>
                <w:rFonts w:ascii="Arial" w:hAnsi="Arial"/>
              </w:rPr>
              <w:t>9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2BFE7A" w14:textId="3321AA28" w:rsidR="009C6A5E" w:rsidRPr="00DC5800" w:rsidRDefault="3D851C68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Er servicetekniker lokalisert i Norge/Norden?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E4039" w14:textId="32BF810F" w:rsidR="009C6A5E" w:rsidRPr="00896238" w:rsidRDefault="34BEAF19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Beskriv </w:t>
            </w:r>
            <w:r w:rsidR="04955CF6" w:rsidRPr="2465690D">
              <w:rPr>
                <w:rFonts w:ascii="Arial" w:hAnsi="Arial" w:cs="Arial"/>
              </w:rPr>
              <w:t>tilgjengelighet</w:t>
            </w:r>
            <w:r w:rsidRPr="2465690D">
              <w:rPr>
                <w:rFonts w:ascii="Arial" w:hAnsi="Arial" w:cs="Arial"/>
              </w:rPr>
              <w:t>. Angi forventet responstid for oppmøte on-</w:t>
            </w:r>
            <w:proofErr w:type="spellStart"/>
            <w:r w:rsidRPr="2465690D">
              <w:rPr>
                <w:rFonts w:ascii="Arial" w:hAnsi="Arial" w:cs="Arial"/>
              </w:rPr>
              <w:t>site</w:t>
            </w:r>
            <w:proofErr w:type="spellEnd"/>
            <w:r w:rsidRPr="2465690D">
              <w:rPr>
                <w:rFonts w:ascii="Arial" w:hAnsi="Arial" w:cs="Arial"/>
              </w:rPr>
              <w:t xml:space="preserve"> ved behov for reparasjon.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782A380" w14:textId="3BBAD428" w:rsidR="009C6A5E" w:rsidRPr="00DF2215" w:rsidRDefault="6D60CE6A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9C72258" w14:textId="77777777" w:rsidR="009C6A5E" w:rsidRPr="003E19AD" w:rsidRDefault="009C6A5E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D5054" w14:textId="77777777" w:rsidR="009C6A5E" w:rsidRPr="003E19AD" w:rsidRDefault="009C6A5E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9C6A5E" w:rsidRPr="00896238" w14:paraId="15BACE2D" w14:textId="77777777" w:rsidTr="7738D2F8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CE531D4" w14:textId="30B5EB97" w:rsidR="009C6A5E" w:rsidRPr="00896238" w:rsidRDefault="00C54085" w:rsidP="004F4BA8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5.1</w:t>
            </w:r>
            <w:r w:rsidR="002732A8">
              <w:rPr>
                <w:rFonts w:ascii="Arial" w:hAnsi="Arial"/>
              </w:rPr>
              <w:t>0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B571ED" w14:textId="7EF877B0" w:rsidR="009C6A5E" w:rsidRPr="00896238" w:rsidRDefault="34BEAF19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Opplæring av min. 2 personer on-</w:t>
            </w:r>
            <w:proofErr w:type="spellStart"/>
            <w:r w:rsidRPr="2465690D">
              <w:rPr>
                <w:rFonts w:ascii="Arial" w:hAnsi="Arial" w:cs="Arial"/>
              </w:rPr>
              <w:t>site</w:t>
            </w:r>
            <w:proofErr w:type="spellEnd"/>
            <w:r w:rsidRPr="2465690D">
              <w:rPr>
                <w:rFonts w:ascii="Arial" w:hAnsi="Arial" w:cs="Arial"/>
              </w:rPr>
              <w:t xml:space="preserve"> må være inkludert i tilbudet</w:t>
            </w:r>
            <w:r w:rsidR="00881261">
              <w:rPr>
                <w:rFonts w:ascii="Arial" w:hAnsi="Arial" w:cs="Arial"/>
              </w:rPr>
              <w:t>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057C1" w14:textId="451FFB38" w:rsidR="009C6A5E" w:rsidRPr="00896238" w:rsidRDefault="691E7813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3BF00A02">
              <w:rPr>
                <w:rFonts w:ascii="Arial" w:hAnsi="Arial" w:cs="Arial"/>
              </w:rPr>
              <w:t>Bekreft</w:t>
            </w:r>
            <w:r w:rsidR="00E4743E">
              <w:rPr>
                <w:rFonts w:ascii="Arial" w:hAnsi="Arial" w:cs="Arial"/>
              </w:rPr>
              <w:t xml:space="preserve"> og beskriv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936BF7" w14:textId="6D3AF44B" w:rsidR="009C6A5E" w:rsidRPr="00DF2215" w:rsidRDefault="62441F40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A1CF4D" w14:textId="77777777" w:rsidR="009C6A5E" w:rsidRPr="003E19AD" w:rsidRDefault="009C6A5E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9A9E62" w14:textId="77777777" w:rsidR="009C6A5E" w:rsidRPr="003E19AD" w:rsidRDefault="009C6A5E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1C911E7D" w14:paraId="6476AA24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C5E9829" w14:textId="33940C73" w:rsidR="1C911E7D" w:rsidRDefault="00325C73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2732A8">
              <w:rPr>
                <w:rFonts w:ascii="Arial" w:hAnsi="Arial"/>
              </w:rPr>
              <w:t>11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576DEE" w14:textId="1CCAF067" w:rsidR="57DE4F91" w:rsidRPr="00E33CD7" w:rsidRDefault="4569E5B2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7738D2F8">
              <w:rPr>
                <w:rFonts w:ascii="Arial" w:hAnsi="Arial" w:cs="Arial"/>
              </w:rPr>
              <w:t xml:space="preserve">Instrumentet skal være ferdig installert og godkjent til bruk </w:t>
            </w:r>
            <w:r w:rsidRPr="7738D2F8">
              <w:rPr>
                <w:rFonts w:ascii="Arial" w:hAnsi="Arial" w:cs="Arial"/>
              </w:rPr>
              <w:lastRenderedPageBreak/>
              <w:t xml:space="preserve">innen </w:t>
            </w:r>
            <w:r w:rsidR="664AC775" w:rsidRPr="00593E79">
              <w:rPr>
                <w:rFonts w:ascii="Arial" w:hAnsi="Arial" w:cs="Arial"/>
              </w:rPr>
              <w:t>27</w:t>
            </w:r>
            <w:r w:rsidR="16D54858" w:rsidRPr="00593E79">
              <w:rPr>
                <w:rFonts w:ascii="Arial" w:hAnsi="Arial" w:cs="Arial"/>
              </w:rPr>
              <w:t>.11.26.</w:t>
            </w:r>
            <w:r w:rsidRPr="7738D2F8">
              <w:rPr>
                <w:rFonts w:ascii="Arial" w:hAnsi="Arial" w:cs="Arial"/>
              </w:rPr>
              <w:t xml:space="preserve">  </w:t>
            </w:r>
          </w:p>
          <w:p w14:paraId="323986F2" w14:textId="6AFEC427" w:rsidR="57DE4F91" w:rsidRDefault="57DE4F91" w:rsidP="004F4BA8">
            <w:pPr>
              <w:pStyle w:val="Tabell"/>
              <w:spacing w:before="60" w:after="120"/>
              <w:rPr>
                <w:rFonts w:ascii="Arial" w:hAnsi="Arial" w:cs="Arial"/>
                <w:highlight w:val="yellow"/>
              </w:rPr>
            </w:pPr>
            <w:r w:rsidRPr="00E33CD7">
              <w:rPr>
                <w:rFonts w:ascii="Arial" w:hAnsi="Arial" w:cs="Arial"/>
              </w:rPr>
              <w:t>Leverandøren har risikoen for Leveransen frem til levering er skjedd.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71B88" w14:textId="77777777" w:rsidR="1C911E7D" w:rsidRPr="00E33CD7" w:rsidRDefault="56B995B5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E33CD7">
              <w:rPr>
                <w:rFonts w:ascii="Arial" w:hAnsi="Arial" w:cs="Arial"/>
              </w:rPr>
              <w:lastRenderedPageBreak/>
              <w:t>Bekreft</w:t>
            </w:r>
          </w:p>
          <w:p w14:paraId="5C03427E" w14:textId="77777777" w:rsidR="003F2156" w:rsidRPr="00E33CD7" w:rsidRDefault="003F2156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E33CD7">
              <w:rPr>
                <w:rFonts w:ascii="Arial" w:hAnsi="Arial" w:cs="Arial"/>
              </w:rPr>
              <w:lastRenderedPageBreak/>
              <w:t>Bes</w:t>
            </w:r>
            <w:r w:rsidR="000737D3" w:rsidRPr="00E33CD7">
              <w:rPr>
                <w:rFonts w:ascii="Arial" w:hAnsi="Arial" w:cs="Arial"/>
              </w:rPr>
              <w:t>kriv siste frist for bestilling for at kravet kan oppfylles.</w:t>
            </w:r>
          </w:p>
          <w:p w14:paraId="751458FD" w14:textId="345061F4" w:rsidR="00F27300" w:rsidRPr="00E33CD7" w:rsidRDefault="00F2730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E33CD7">
              <w:rPr>
                <w:rFonts w:ascii="Arial" w:hAnsi="Arial" w:cs="Arial"/>
              </w:rPr>
              <w:t>Oppgi forventet leveringstid i arbeidsdager fra mottak av bestilling.</w:t>
            </w:r>
          </w:p>
          <w:p w14:paraId="0A56B992" w14:textId="19BC0B8D" w:rsidR="00F27300" w:rsidRPr="00E33CD7" w:rsidRDefault="00F2730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E33CD7">
              <w:rPr>
                <w:rFonts w:ascii="Arial" w:hAnsi="Arial" w:cs="Arial"/>
              </w:rPr>
              <w:t>Beskrivelse av hvordan leverandøren sikrer oppfyllelse av leveringstiden.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D809A5" w14:textId="490DC653" w:rsidR="1C911E7D" w:rsidRDefault="44BF52B4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lastRenderedPageBreak/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763562D" w14:textId="34312C7E" w:rsidR="1C911E7D" w:rsidRPr="003E19AD" w:rsidRDefault="1C911E7D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39D12" w14:textId="64EFEEC3" w:rsidR="1C911E7D" w:rsidRPr="003E19AD" w:rsidRDefault="1C911E7D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1C911E7D" w14:paraId="4A622E2F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3A8051" w14:textId="64306F01" w:rsidR="1C911E7D" w:rsidRDefault="00325C73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2732A8">
              <w:rPr>
                <w:rFonts w:ascii="Arial" w:hAnsi="Arial"/>
              </w:rPr>
              <w:t>12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E0DCDF" w14:textId="5AB2C5FF" w:rsidR="57DE4F91" w:rsidRDefault="0A7C820E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A3840FC">
              <w:rPr>
                <w:rFonts w:ascii="Arial" w:hAnsi="Arial" w:cs="Arial"/>
              </w:rPr>
              <w:t xml:space="preserve">Kunden skal godkjenne installasjon og funksjonstest for at leveransen anses som ferdig levert. </w:t>
            </w:r>
          </w:p>
          <w:p w14:paraId="23912CE5" w14:textId="487B15E5" w:rsidR="57DE4F91" w:rsidRDefault="0A7C820E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A3840FC">
              <w:rPr>
                <w:rFonts w:ascii="Arial" w:hAnsi="Arial" w:cs="Arial"/>
              </w:rPr>
              <w:t>Alle dokumenter relatert til installasjon og funksjonstest skal leveres til Kunden</w:t>
            </w:r>
            <w:r w:rsidR="6AC28AA4" w:rsidRPr="2A3840FC">
              <w:rPr>
                <w:rFonts w:ascii="Arial" w:hAnsi="Arial" w:cs="Arial"/>
              </w:rPr>
              <w:t>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F4FB1" w14:textId="475F3CD7" w:rsidR="57DE4F91" w:rsidRDefault="57DE4F91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1C911E7D">
              <w:rPr>
                <w:rFonts w:ascii="Arial" w:hAnsi="Arial" w:cs="Arial"/>
              </w:rPr>
              <w:t>Bekreft</w:t>
            </w:r>
          </w:p>
          <w:p w14:paraId="5C97B647" w14:textId="410EBB61" w:rsidR="57DE4F91" w:rsidRDefault="57DE4F91" w:rsidP="004F4BA8">
            <w:pPr>
              <w:pStyle w:val="Tabell"/>
              <w:spacing w:before="60" w:after="120"/>
            </w:pPr>
            <w:r w:rsidRPr="1C911E7D">
              <w:rPr>
                <w:rFonts w:ascii="Arial" w:hAnsi="Arial" w:cs="Arial"/>
              </w:rPr>
              <w:t xml:space="preserve">- Oppgi tidsramme for gjennomføring av installasjon og funksjonstest. </w:t>
            </w:r>
          </w:p>
          <w:p w14:paraId="5028F8B2" w14:textId="37B190E6" w:rsidR="57DE4F91" w:rsidRDefault="57DE4F91" w:rsidP="004F4BA8">
            <w:pPr>
              <w:pStyle w:val="Tabell"/>
              <w:spacing w:before="60" w:after="120"/>
            </w:pPr>
            <w:r w:rsidRPr="1C911E7D">
              <w:rPr>
                <w:rFonts w:ascii="Arial" w:hAnsi="Arial" w:cs="Arial"/>
              </w:rPr>
              <w:t xml:space="preserve">- Oppgi hvilken dokumentasjon som vil bli levert </w:t>
            </w:r>
            <w:r w:rsidRPr="1C911E7D">
              <w:rPr>
                <w:rFonts w:ascii="Arial" w:hAnsi="Arial" w:cs="Arial"/>
              </w:rPr>
              <w:lastRenderedPageBreak/>
              <w:t>for å bekrefte fullført installasjon og funksjonstest.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26860B" w14:textId="0B5F24DB" w:rsidR="1C911E7D" w:rsidRDefault="7CB54F75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lastRenderedPageBreak/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722082" w14:textId="16B9EFEF" w:rsidR="1C911E7D" w:rsidRPr="003E19AD" w:rsidRDefault="1C911E7D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F0857" w14:textId="4562EE94" w:rsidR="59D6054C" w:rsidRPr="003E19AD" w:rsidRDefault="59D6054C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1C911E7D" w14:paraId="0283C2E7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5986C3A" w14:textId="014C3325" w:rsidR="1C911E7D" w:rsidRDefault="00325C73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2732A8">
              <w:rPr>
                <w:rFonts w:ascii="Arial" w:hAnsi="Arial"/>
              </w:rPr>
              <w:t>13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411C7E" w14:textId="3B9DF2C9" w:rsidR="1CC4DF34" w:rsidRDefault="6BCFCB11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6313B0F7">
              <w:rPr>
                <w:rFonts w:ascii="Arial" w:hAnsi="Arial" w:cs="Arial"/>
              </w:rPr>
              <w:t xml:space="preserve">Faktura skal mottas innen den </w:t>
            </w:r>
            <w:r w:rsidRPr="00593E79">
              <w:rPr>
                <w:rFonts w:ascii="Arial" w:hAnsi="Arial" w:cs="Arial"/>
              </w:rPr>
              <w:t>27</w:t>
            </w:r>
            <w:r w:rsidR="76F01D16" w:rsidRPr="00593E79">
              <w:rPr>
                <w:rFonts w:ascii="Arial" w:hAnsi="Arial" w:cs="Arial"/>
              </w:rPr>
              <w:t>.</w:t>
            </w:r>
            <w:r w:rsidRPr="00593E79">
              <w:rPr>
                <w:rFonts w:ascii="Arial" w:hAnsi="Arial" w:cs="Arial"/>
              </w:rPr>
              <w:t xml:space="preserve"> november 202</w:t>
            </w:r>
            <w:r w:rsidR="508E5C86" w:rsidRPr="00593E79">
              <w:rPr>
                <w:rFonts w:ascii="Arial" w:hAnsi="Arial" w:cs="Arial"/>
              </w:rPr>
              <w:t>6</w:t>
            </w:r>
            <w:r w:rsidRPr="6313B0F7">
              <w:rPr>
                <w:rFonts w:ascii="Arial" w:hAnsi="Arial" w:cs="Arial"/>
              </w:rPr>
              <w:t xml:space="preserve"> med 30</w:t>
            </w:r>
            <w:r w:rsidR="76F01D16" w:rsidRPr="6313B0F7">
              <w:rPr>
                <w:rFonts w:ascii="Arial" w:hAnsi="Arial" w:cs="Arial"/>
              </w:rPr>
              <w:t xml:space="preserve"> </w:t>
            </w:r>
            <w:r w:rsidRPr="6313B0F7">
              <w:rPr>
                <w:rFonts w:ascii="Arial" w:hAnsi="Arial" w:cs="Arial"/>
              </w:rPr>
              <w:t xml:space="preserve">dagers forfallsdato.  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4CF7A" w14:textId="3A3B9D9A" w:rsidR="1C911E7D" w:rsidRDefault="296BCC07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3BF00A02">
              <w:rPr>
                <w:rFonts w:ascii="Arial" w:hAnsi="Arial" w:cs="Arial"/>
              </w:rPr>
              <w:t>Bekreft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CD51940" w14:textId="2A112D7D" w:rsidR="1C911E7D" w:rsidRDefault="296BCC07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396E75D" w14:textId="6162F37E" w:rsidR="1C911E7D" w:rsidRPr="003E19AD" w:rsidRDefault="1C911E7D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F1969" w14:textId="0E531462" w:rsidR="1C911E7D" w:rsidRPr="003E19AD" w:rsidRDefault="1C911E7D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</w:tbl>
    <w:p w14:paraId="7CB30074" w14:textId="77777777" w:rsidR="00A24579" w:rsidRPr="00896238" w:rsidRDefault="00A24579" w:rsidP="00A24579">
      <w:pPr>
        <w:rPr>
          <w:rFonts w:ascii="Arial" w:hAnsi="Arial" w:cs="Arial"/>
        </w:rPr>
      </w:pPr>
    </w:p>
    <w:p w14:paraId="7B765FDD" w14:textId="7637E97E" w:rsidR="3BF00A02" w:rsidRDefault="3BF00A02" w:rsidP="3BF00A02">
      <w:pPr>
        <w:rPr>
          <w:rFonts w:ascii="Arial" w:hAnsi="Arial" w:cs="Arial"/>
        </w:rPr>
      </w:pPr>
      <w:bookmarkStart w:id="16" w:name="_Toc181359060"/>
    </w:p>
    <w:p w14:paraId="4F214E40" w14:textId="77777777" w:rsidR="0049705D" w:rsidRDefault="0049705D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/>
        </w:rPr>
        <w:br w:type="page"/>
      </w:r>
    </w:p>
    <w:p w14:paraId="46627F70" w14:textId="6802D138" w:rsidR="00155746" w:rsidRPr="008662DA" w:rsidRDefault="00155746" w:rsidP="008662DA">
      <w:pPr>
        <w:pStyle w:val="Overskrift1"/>
        <w:widowControl/>
        <w:spacing w:after="60" w:line="240" w:lineRule="auto"/>
        <w:ind w:left="431" w:hanging="431"/>
        <w:jc w:val="left"/>
        <w:rPr>
          <w:rFonts w:ascii="Arial" w:hAnsi="Arial"/>
        </w:rPr>
      </w:pPr>
      <w:bookmarkStart w:id="17" w:name="_Toc230951718"/>
      <w:r w:rsidRPr="008662DA">
        <w:rPr>
          <w:rFonts w:ascii="Arial" w:hAnsi="Arial"/>
        </w:rPr>
        <w:lastRenderedPageBreak/>
        <w:t>Krav til miljø og bærekraft</w:t>
      </w:r>
      <w:bookmarkEnd w:id="16"/>
      <w:bookmarkEnd w:id="17"/>
    </w:p>
    <w:p w14:paraId="6B005136" w14:textId="77777777" w:rsidR="00155746" w:rsidRDefault="00155746" w:rsidP="00155746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703"/>
        <w:gridCol w:w="3545"/>
        <w:gridCol w:w="1984"/>
        <w:gridCol w:w="850"/>
        <w:gridCol w:w="1134"/>
        <w:gridCol w:w="5062"/>
      </w:tblGrid>
      <w:tr w:rsidR="00711399" w:rsidRPr="00896238" w14:paraId="6E2CC379" w14:textId="77777777" w:rsidTr="4B33E0F3">
        <w:trPr>
          <w:tblHeader/>
        </w:trPr>
        <w:tc>
          <w:tcPr>
            <w:tcW w:w="2667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B8F68C8" w14:textId="77777777" w:rsidR="00711399" w:rsidRPr="00896238" w:rsidRDefault="00711399" w:rsidP="00064C69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Kundens krav</w:t>
            </w:r>
          </w:p>
        </w:tc>
        <w:tc>
          <w:tcPr>
            <w:tcW w:w="233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67B38CC8" w14:textId="77777777" w:rsidR="00711399" w:rsidRPr="00896238" w:rsidRDefault="00711399" w:rsidP="00064C69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Leverandørens besvarelse</w:t>
            </w:r>
          </w:p>
        </w:tc>
      </w:tr>
      <w:tr w:rsidR="00711399" w:rsidRPr="00896238" w14:paraId="75C6EFB8" w14:textId="77777777" w:rsidTr="4B33E0F3">
        <w:trPr>
          <w:tblHeader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4653EB99" w14:textId="77777777" w:rsidR="00711399" w:rsidRPr="00896238" w:rsidRDefault="00711399" w:rsidP="00064C69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Nr</w:t>
            </w:r>
            <w:r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C822320" w14:textId="77777777" w:rsidR="00711399" w:rsidRPr="00896238" w:rsidRDefault="00711399" w:rsidP="00064C69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Beskrivelse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78A5499" w14:textId="77777777" w:rsidR="00711399" w:rsidRPr="00896238" w:rsidRDefault="00711399" w:rsidP="00064C69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Type dokumentasjon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0DC407C" w14:textId="77777777" w:rsidR="00711399" w:rsidRPr="00896238" w:rsidRDefault="00711399" w:rsidP="00064C69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Type krav</w:t>
            </w:r>
          </w:p>
          <w:p w14:paraId="3CA292CA" w14:textId="77777777" w:rsidR="00711399" w:rsidRPr="00896238" w:rsidRDefault="00711399" w:rsidP="00064C69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43E61CA2" w14:textId="77777777" w:rsidR="00711399" w:rsidRPr="00896238" w:rsidRDefault="00711399" w:rsidP="00064C69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Tilbys</w:t>
            </w:r>
          </w:p>
          <w:p w14:paraId="6DE5571A" w14:textId="77777777" w:rsidR="00711399" w:rsidRPr="00896238" w:rsidRDefault="00711399" w:rsidP="00064C69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(Ja/Nei/Delvis)</w:t>
            </w: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124B8200" w14:textId="77777777" w:rsidR="00711399" w:rsidRPr="00896238" w:rsidRDefault="00711399" w:rsidP="00064C69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 xml:space="preserve">Løsningsbeskrivelse </w:t>
            </w:r>
          </w:p>
        </w:tc>
      </w:tr>
      <w:tr w:rsidR="00114F40" w:rsidRPr="00896238" w14:paraId="62CF7C8A" w14:textId="77777777" w:rsidTr="4B33E0F3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F5960C" w14:textId="1E50E94B" w:rsidR="00114F40" w:rsidRPr="00896238" w:rsidRDefault="00114F40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6.</w:t>
            </w:r>
            <w:r w:rsidR="00840BB5">
              <w:rPr>
                <w:rFonts w:ascii="Arial" w:hAnsi="Arial"/>
              </w:rPr>
              <w:t>1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89F837" w14:textId="77777777" w:rsidR="00114F40" w:rsidRPr="00A2430B" w:rsidRDefault="00114F40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Det tilbudte instrumentet skal være i samsvar med gjeldende:</w:t>
            </w:r>
          </w:p>
          <w:p w14:paraId="1F04361E" w14:textId="77777777" w:rsidR="00114F40" w:rsidRPr="00A2430B" w:rsidRDefault="00114F40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– REACH regelverk</w:t>
            </w:r>
          </w:p>
          <w:p w14:paraId="7F9CD218" w14:textId="77777777" w:rsidR="00114F40" w:rsidRPr="00A2430B" w:rsidRDefault="00114F40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– </w:t>
            </w:r>
            <w:proofErr w:type="spellStart"/>
            <w:r w:rsidRPr="2465690D">
              <w:rPr>
                <w:rFonts w:ascii="Arial" w:hAnsi="Arial" w:cs="Arial"/>
              </w:rPr>
              <w:t>RoHS</w:t>
            </w:r>
            <w:proofErr w:type="spellEnd"/>
            <w:r w:rsidRPr="2465690D">
              <w:rPr>
                <w:rFonts w:ascii="Arial" w:hAnsi="Arial" w:cs="Arial"/>
              </w:rPr>
              <w:t xml:space="preserve"> direktiv for elektrisk og elektronisk utstyr</w:t>
            </w:r>
          </w:p>
          <w:p w14:paraId="3E34E193" w14:textId="77777777" w:rsidR="00114F40" w:rsidRPr="00FF1476" w:rsidRDefault="00114F40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Produktet skal ikke inneholde stoffer på EUs kandidatliste (SVHC) i konsentrasjoner over fastsatte terskelverdier.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E8BD0" w14:textId="77777777" w:rsidR="00114F40" w:rsidRDefault="00114F40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Signert REACH og </w:t>
            </w:r>
            <w:proofErr w:type="spellStart"/>
            <w:r w:rsidRPr="2465690D">
              <w:rPr>
                <w:rFonts w:ascii="Arial" w:hAnsi="Arial" w:cs="Arial"/>
              </w:rPr>
              <w:t>RoHS</w:t>
            </w:r>
            <w:proofErr w:type="spellEnd"/>
            <w:r w:rsidRPr="2465690D">
              <w:rPr>
                <w:rFonts w:ascii="Arial" w:hAnsi="Arial" w:cs="Arial"/>
              </w:rPr>
              <w:t xml:space="preserve"> erklæring fra produsent eller leverandør.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066202" w14:textId="77777777" w:rsidR="00114F40" w:rsidRPr="001D7A90" w:rsidRDefault="158F735A" w:rsidP="4B33E0F3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4B33E0F3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EAD074" w14:textId="77777777" w:rsidR="00114F40" w:rsidRPr="003E19AD" w:rsidRDefault="00114F40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BB0EF" w14:textId="77777777" w:rsidR="00114F40" w:rsidRPr="003E19AD" w:rsidRDefault="00114F40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441843" w:rsidRPr="00896238" w14:paraId="7D2C00B6" w14:textId="77777777" w:rsidTr="4B33E0F3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BE76F1C" w14:textId="2112AAB4" w:rsidR="00441843" w:rsidRPr="00896238" w:rsidRDefault="00064C69" w:rsidP="00064C69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6.</w:t>
            </w:r>
            <w:r w:rsidR="00840BB5">
              <w:rPr>
                <w:rFonts w:ascii="Arial" w:hAnsi="Arial"/>
              </w:rPr>
              <w:t>2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9A58C6E" w14:textId="36A3A1B8" w:rsidR="00441843" w:rsidRPr="00A03903" w:rsidRDefault="52510561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Det tilbudte real time PCR </w:t>
            </w:r>
            <w:r w:rsidRPr="00761F4C">
              <w:rPr>
                <w:rFonts w:ascii="Arial" w:hAnsi="Arial" w:cs="Arial"/>
              </w:rPr>
              <w:t xml:space="preserve">instrumentet bør være </w:t>
            </w:r>
            <w:r w:rsidR="00064C69">
              <w:rPr>
                <w:rFonts w:ascii="Arial" w:hAnsi="Arial" w:cs="Arial"/>
              </w:rPr>
              <w:t xml:space="preserve">mest mulig </w:t>
            </w:r>
            <w:r w:rsidRPr="00761F4C">
              <w:rPr>
                <w:rFonts w:ascii="Arial" w:hAnsi="Arial" w:cs="Arial"/>
              </w:rPr>
              <w:t>energieffektivt</w:t>
            </w:r>
            <w:r w:rsidR="00761F4C" w:rsidRPr="00761F4C">
              <w:rPr>
                <w:rFonts w:ascii="Arial" w:hAnsi="Arial" w:cs="Arial"/>
              </w:rPr>
              <w:t>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9389E" w14:textId="3772AECF" w:rsidR="00441843" w:rsidRPr="00896238" w:rsidRDefault="747B839D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Produktdatablad eller produsent-erklæring som viser energiforbruk og </w:t>
            </w:r>
            <w:r w:rsidR="003E2132">
              <w:rPr>
                <w:rFonts w:ascii="Arial" w:hAnsi="Arial" w:cs="Arial"/>
              </w:rPr>
              <w:t xml:space="preserve">ev. </w:t>
            </w:r>
            <w:r w:rsidRPr="2465690D">
              <w:rPr>
                <w:rFonts w:ascii="Arial" w:hAnsi="Arial" w:cs="Arial"/>
              </w:rPr>
              <w:t xml:space="preserve">funksjon for </w:t>
            </w:r>
            <w:proofErr w:type="spellStart"/>
            <w:r w:rsidRPr="2465690D">
              <w:rPr>
                <w:rFonts w:ascii="Arial" w:hAnsi="Arial" w:cs="Arial"/>
              </w:rPr>
              <w:t>strømspare</w:t>
            </w:r>
            <w:proofErr w:type="spellEnd"/>
            <w:r w:rsidRPr="2465690D">
              <w:rPr>
                <w:rFonts w:ascii="Arial" w:hAnsi="Arial" w:cs="Arial"/>
              </w:rPr>
              <w:t>-modus</w:t>
            </w:r>
            <w:r w:rsidR="00AA49F8">
              <w:rPr>
                <w:rFonts w:ascii="Arial" w:hAnsi="Arial" w:cs="Arial"/>
              </w:rPr>
              <w:t>, mv</w:t>
            </w:r>
            <w:r w:rsidRPr="2465690D">
              <w:rPr>
                <w:rFonts w:ascii="Arial" w:hAnsi="Arial" w:cs="Arial"/>
              </w:rPr>
              <w:t>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CDEB60" w14:textId="61110938" w:rsidR="00441843" w:rsidRPr="001D7A90" w:rsidRDefault="3281E0BB" w:rsidP="4B33E0F3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4B33E0F3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CBA3E1" w14:textId="77777777" w:rsidR="00441843" w:rsidRPr="003E19AD" w:rsidRDefault="00441843" w:rsidP="00064C69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ADF0F" w14:textId="2CB93F33" w:rsidR="00441843" w:rsidRPr="003E19AD" w:rsidRDefault="00441843" w:rsidP="00064C69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0A24579" w:rsidRPr="00896238" w14:paraId="373537F4" w14:textId="77777777" w:rsidTr="4B33E0F3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BFDB850" w14:textId="64D44E77" w:rsidR="00A24579" w:rsidRPr="00896238" w:rsidRDefault="00064C69" w:rsidP="00064C69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6.3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34559F" w14:textId="13FAD5E9" w:rsidR="00C2154C" w:rsidRPr="007F4D56" w:rsidRDefault="4E982E87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7F4D56">
              <w:rPr>
                <w:rFonts w:ascii="Arial" w:hAnsi="Arial" w:cs="Arial"/>
              </w:rPr>
              <w:t xml:space="preserve">Leverandøren </w:t>
            </w:r>
            <w:r w:rsidR="28E1533D" w:rsidRPr="007F4D56">
              <w:rPr>
                <w:rFonts w:ascii="Arial" w:hAnsi="Arial" w:cs="Arial"/>
              </w:rPr>
              <w:t>bør</w:t>
            </w:r>
            <w:r w:rsidRPr="007F4D56">
              <w:rPr>
                <w:rFonts w:ascii="Arial" w:hAnsi="Arial" w:cs="Arial"/>
              </w:rPr>
              <w:t xml:space="preserve"> sikre tilgang til:</w:t>
            </w:r>
          </w:p>
          <w:p w14:paraId="05C578E0" w14:textId="77777777" w:rsidR="00C2154C" w:rsidRPr="007F4D56" w:rsidRDefault="4E982E87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7F4D56">
              <w:rPr>
                <w:rFonts w:ascii="Arial" w:hAnsi="Arial" w:cs="Arial"/>
              </w:rPr>
              <w:t xml:space="preserve">– reservedeler i minimum 10 år </w:t>
            </w:r>
            <w:r w:rsidRPr="007F4D56">
              <w:rPr>
                <w:rFonts w:ascii="Arial" w:hAnsi="Arial" w:cs="Arial"/>
              </w:rPr>
              <w:lastRenderedPageBreak/>
              <w:t>fra leveringsdato</w:t>
            </w:r>
          </w:p>
          <w:p w14:paraId="48628A53" w14:textId="6AD1A0DC" w:rsidR="00A24579" w:rsidRPr="007F4D56" w:rsidRDefault="4E982E87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7F4D56">
              <w:rPr>
                <w:rFonts w:ascii="Arial" w:hAnsi="Arial" w:cs="Arial"/>
              </w:rPr>
              <w:t>– nødvendig programvare og sikkerhetsoppdatering i samme periode</w:t>
            </w:r>
          </w:p>
          <w:p w14:paraId="4F94D590" w14:textId="119A5D2B" w:rsidR="00F23D46" w:rsidRPr="007F4D56" w:rsidRDefault="415DBA05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7F4D56">
              <w:rPr>
                <w:rFonts w:ascii="Arial" w:hAnsi="Arial" w:cs="Arial"/>
              </w:rPr>
              <w:t>Instrumentet skal være konstruert slik at reparasjon kan utføres uten utskifting av hele enheten.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1E2EF" w14:textId="58040047" w:rsidR="00A24579" w:rsidRPr="007F4D56" w:rsidRDefault="162D9677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7F4D56">
              <w:rPr>
                <w:rFonts w:ascii="Arial" w:hAnsi="Arial" w:cs="Arial"/>
              </w:rPr>
              <w:lastRenderedPageBreak/>
              <w:t xml:space="preserve">Erklæring om reservedels-tilgang og </w:t>
            </w:r>
            <w:r w:rsidRPr="007F4D56">
              <w:rPr>
                <w:rFonts w:ascii="Arial" w:hAnsi="Arial" w:cs="Arial"/>
              </w:rPr>
              <w:lastRenderedPageBreak/>
              <w:t>service-/ vedlikeholds-ordning.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DFBBAB2" w14:textId="4EBBB4E1" w:rsidR="00A24579" w:rsidRPr="007F4D56" w:rsidRDefault="6C1F8647" w:rsidP="4B33E0F3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4B33E0F3">
              <w:rPr>
                <w:rFonts w:ascii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3630A2" w14:textId="77777777" w:rsidR="00A24579" w:rsidRPr="003E19AD" w:rsidRDefault="00A24579" w:rsidP="00064C69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474E4" w14:textId="77777777" w:rsidR="00A24579" w:rsidRPr="003E19AD" w:rsidRDefault="00A24579" w:rsidP="00064C69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A24579" w:rsidRPr="00896238" w14:paraId="7F2FBC8C" w14:textId="77777777" w:rsidTr="4B33E0F3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CCA7E7" w14:textId="6F252CBB" w:rsidR="00A24579" w:rsidRPr="00896238" w:rsidRDefault="00064C69" w:rsidP="00064C69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6.4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49EBD0" w14:textId="263A44A8" w:rsidR="00653594" w:rsidRPr="00653594" w:rsidRDefault="67288582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Leverandøren </w:t>
            </w:r>
            <w:r w:rsidR="00556AA8">
              <w:rPr>
                <w:rFonts w:ascii="Arial" w:hAnsi="Arial" w:cs="Arial"/>
              </w:rPr>
              <w:t>bør</w:t>
            </w:r>
            <w:r w:rsidRPr="2465690D">
              <w:rPr>
                <w:rFonts w:ascii="Arial" w:hAnsi="Arial" w:cs="Arial"/>
              </w:rPr>
              <w:t xml:space="preserve"> tilby returordning for utrangert PCR instrument ved endt levetid.</w:t>
            </w:r>
          </w:p>
          <w:p w14:paraId="55523E08" w14:textId="18E87138" w:rsidR="00A24579" w:rsidRPr="00FF1476" w:rsidRDefault="67288582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Utrangert utstyr skal håndteres og gjenvinnes i samsvar med gjeldende regelverk for elektrisk og elektronisk avfall.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28F13" w14:textId="24C590C6" w:rsidR="00A24579" w:rsidRDefault="31973296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Beskrivelse av retur og gjenvinnings-ordning.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BD7A164" w14:textId="36C4A708" w:rsidR="00A24579" w:rsidRPr="001D7A90" w:rsidRDefault="08670FCE" w:rsidP="4B33E0F3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4B33E0F3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A578333" w14:textId="77777777" w:rsidR="00A24579" w:rsidRPr="003E19AD" w:rsidRDefault="00A24579" w:rsidP="00064C69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0F766" w14:textId="77777777" w:rsidR="00A24579" w:rsidRPr="003E19AD" w:rsidRDefault="00A24579" w:rsidP="00064C69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441843" w:rsidRPr="00896238" w14:paraId="7D6EDEC1" w14:textId="77777777" w:rsidTr="4B33E0F3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750960" w14:textId="1ECFE9A2" w:rsidR="00441843" w:rsidRPr="00896238" w:rsidRDefault="00064C69" w:rsidP="00064C69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6.5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F56D7B" w14:textId="487DE202" w:rsidR="00441843" w:rsidRPr="00FF1476" w:rsidRDefault="154B91B9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Utstyret</w:t>
            </w:r>
            <w:r w:rsidR="4A278D4C" w:rsidRPr="2465690D">
              <w:rPr>
                <w:rFonts w:ascii="Arial" w:hAnsi="Arial" w:cs="Arial"/>
              </w:rPr>
              <w:t xml:space="preserve"> bør være produsert ved produksjonsanlegg som er miljøsertifisert i henhold til ISO 14001 eller tilsvarende internasjonal standard.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5FE12" w14:textId="4DE0375E" w:rsidR="00441843" w:rsidRDefault="3763DE15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Sertifikat for produksjons</w:t>
            </w:r>
            <w:r w:rsidR="12E41499" w:rsidRPr="2465690D">
              <w:rPr>
                <w:rFonts w:ascii="Arial" w:hAnsi="Arial" w:cs="Arial"/>
              </w:rPr>
              <w:t>-</w:t>
            </w:r>
            <w:r w:rsidRPr="2465690D">
              <w:rPr>
                <w:rFonts w:ascii="Arial" w:hAnsi="Arial" w:cs="Arial"/>
              </w:rPr>
              <w:t>stedets miljø</w:t>
            </w:r>
            <w:r w:rsidR="12E41499" w:rsidRPr="2465690D">
              <w:rPr>
                <w:rFonts w:ascii="Arial" w:hAnsi="Arial" w:cs="Arial"/>
              </w:rPr>
              <w:t>-</w:t>
            </w:r>
            <w:r w:rsidRPr="2465690D">
              <w:rPr>
                <w:rFonts w:ascii="Arial" w:hAnsi="Arial" w:cs="Arial"/>
              </w:rPr>
              <w:t>styringssystem (f.eks. ISO 14001), eller annen tredjeparts</w:t>
            </w:r>
            <w:r w:rsidR="12E41499" w:rsidRPr="2465690D">
              <w:rPr>
                <w:rFonts w:ascii="Arial" w:hAnsi="Arial" w:cs="Arial"/>
              </w:rPr>
              <w:t>-</w:t>
            </w:r>
            <w:r w:rsidRPr="2465690D">
              <w:rPr>
                <w:rFonts w:ascii="Arial" w:hAnsi="Arial" w:cs="Arial"/>
              </w:rPr>
              <w:t xml:space="preserve">verifisert </w:t>
            </w:r>
            <w:r w:rsidRPr="2465690D">
              <w:rPr>
                <w:rFonts w:ascii="Arial" w:hAnsi="Arial" w:cs="Arial"/>
              </w:rPr>
              <w:lastRenderedPageBreak/>
              <w:t>dokumentasjon for miljøtiltak i produksjonen.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A0D215" w14:textId="48250984" w:rsidR="00441843" w:rsidRPr="001D7A90" w:rsidRDefault="56A04789" w:rsidP="4B33E0F3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4B33E0F3">
              <w:rPr>
                <w:rFonts w:ascii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7A8256D" w14:textId="77777777" w:rsidR="00441843" w:rsidRPr="003E19AD" w:rsidRDefault="00441843" w:rsidP="00064C69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0B07A" w14:textId="77777777" w:rsidR="00441843" w:rsidRPr="003E19AD" w:rsidRDefault="00441843" w:rsidP="00064C69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</w:tbl>
    <w:p w14:paraId="4C784680" w14:textId="77777777" w:rsidR="00592D13" w:rsidRPr="00AB2607" w:rsidRDefault="00592D13" w:rsidP="00592D13">
      <w:pPr>
        <w:spacing w:after="120"/>
        <w:rPr>
          <w:rFonts w:ascii="Arial" w:hAnsi="Arial" w:cs="Arial"/>
          <w:szCs w:val="22"/>
        </w:rPr>
      </w:pPr>
    </w:p>
    <w:sectPr w:rsidR="00592D13" w:rsidRPr="00AB2607" w:rsidSect="00B51D5C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701" w:right="1276" w:bottom="1701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BB37F" w14:textId="77777777" w:rsidR="00343198" w:rsidRDefault="00343198" w:rsidP="004C5CC4">
      <w:pPr>
        <w:pStyle w:val="Kulepunkt-niv2"/>
      </w:pPr>
      <w:r>
        <w:separator/>
      </w:r>
    </w:p>
  </w:endnote>
  <w:endnote w:type="continuationSeparator" w:id="0">
    <w:p w14:paraId="1AD282EF" w14:textId="77777777" w:rsidR="00343198" w:rsidRDefault="00343198" w:rsidP="004C5CC4">
      <w:pPr>
        <w:pStyle w:val="Kulepunkt-niv2"/>
      </w:pPr>
      <w:r>
        <w:continuationSeparator/>
      </w:r>
    </w:p>
  </w:endnote>
  <w:endnote w:type="continuationNotice" w:id="1">
    <w:p w14:paraId="25E5E968" w14:textId="77777777" w:rsidR="00343198" w:rsidRDefault="003431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40EA3" w14:textId="503A4352" w:rsidR="00B2408F" w:rsidRDefault="00B2408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358C9C" wp14:editId="32B4DB5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61315"/>
              <wp:effectExtent l="0" t="0" r="12700" b="0"/>
              <wp:wrapNone/>
              <wp:docPr id="678303334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449968" w14:textId="09BE1BB4" w:rsidR="00B2408F" w:rsidRPr="00B2408F" w:rsidRDefault="00B2408F" w:rsidP="00B2408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B2408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358C9C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left:0;text-align:left;margin-left:0;margin-top:0;width:117.5pt;height:28.4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" filled="f" stroked="f">
              <v:textbox style="mso-fit-shape-to-text:t" inset="20pt,0,0,15pt">
                <w:txbxContent>
                  <w:p w14:paraId="53449968" w14:textId="09BE1BB4" w:rsidR="00B2408F" w:rsidRPr="00B2408F" w:rsidRDefault="00B2408F" w:rsidP="00B2408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B2408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27592" w14:textId="3E3BAEE5" w:rsidR="00DB6416" w:rsidRPr="00896238" w:rsidRDefault="00DB6416" w:rsidP="00A7386F">
    <w:pPr>
      <w:pStyle w:val="Bunntekst"/>
      <w:pBdr>
        <w:top w:val="single" w:sz="4" w:space="1" w:color="auto"/>
      </w:pBdr>
      <w:tabs>
        <w:tab w:val="left" w:pos="6287"/>
      </w:tabs>
      <w:jc w:val="right"/>
      <w:rPr>
        <w:rFonts w:ascii="Arial" w:hAnsi="Arial" w:cs="Arial"/>
        <w:i/>
        <w:sz w:val="16"/>
        <w:szCs w:val="18"/>
      </w:rPr>
    </w:pPr>
    <w:r w:rsidRPr="00B42E02">
      <w:rPr>
        <w:rFonts w:cs="Arial"/>
        <w:i/>
        <w:sz w:val="16"/>
        <w:szCs w:val="18"/>
      </w:rPr>
      <w:tab/>
    </w:r>
    <w:r>
      <w:rPr>
        <w:rFonts w:cs="Arial"/>
        <w:i/>
        <w:sz w:val="16"/>
        <w:szCs w:val="18"/>
      </w:rPr>
      <w:tab/>
    </w:r>
    <w:r>
      <w:rPr>
        <w:rFonts w:cs="Arial"/>
        <w:i/>
        <w:sz w:val="16"/>
        <w:szCs w:val="18"/>
      </w:rPr>
      <w:tab/>
    </w:r>
    <w:r w:rsidRPr="00896238">
      <w:rPr>
        <w:rFonts w:ascii="Arial" w:hAnsi="Arial" w:cs="Arial"/>
        <w:i/>
        <w:sz w:val="16"/>
        <w:szCs w:val="18"/>
      </w:rPr>
      <w:t xml:space="preserve">Side </w:t>
    </w:r>
    <w:r w:rsidRPr="00896238">
      <w:rPr>
        <w:rStyle w:val="Sidetall"/>
        <w:rFonts w:ascii="Arial" w:hAnsi="Arial" w:cs="Arial"/>
        <w:i/>
        <w:sz w:val="16"/>
        <w:szCs w:val="18"/>
      </w:rPr>
      <w:fldChar w:fldCharType="begin"/>
    </w:r>
    <w:r w:rsidRPr="00896238">
      <w:rPr>
        <w:rStyle w:val="Sidetall"/>
        <w:rFonts w:ascii="Arial" w:hAnsi="Arial" w:cs="Arial"/>
        <w:i/>
        <w:sz w:val="16"/>
        <w:szCs w:val="18"/>
      </w:rPr>
      <w:instrText xml:space="preserve"> PAGE </w:instrText>
    </w:r>
    <w:r w:rsidRPr="00896238">
      <w:rPr>
        <w:rStyle w:val="Sidetall"/>
        <w:rFonts w:ascii="Arial" w:hAnsi="Arial" w:cs="Arial"/>
        <w:i/>
        <w:sz w:val="16"/>
        <w:szCs w:val="18"/>
      </w:rPr>
      <w:fldChar w:fldCharType="separate"/>
    </w:r>
    <w:r w:rsidR="00E01771" w:rsidRPr="00896238">
      <w:rPr>
        <w:rStyle w:val="Sidetall"/>
        <w:rFonts w:ascii="Arial" w:hAnsi="Arial" w:cs="Arial"/>
        <w:i/>
        <w:noProof/>
        <w:sz w:val="16"/>
        <w:szCs w:val="18"/>
      </w:rPr>
      <w:t>6</w:t>
    </w:r>
    <w:r w:rsidRPr="00896238">
      <w:rPr>
        <w:rStyle w:val="Sidetall"/>
        <w:rFonts w:ascii="Arial" w:hAnsi="Arial" w:cs="Arial"/>
        <w:i/>
        <w:sz w:val="16"/>
        <w:szCs w:val="18"/>
      </w:rPr>
      <w:fldChar w:fldCharType="end"/>
    </w:r>
    <w:r w:rsidRPr="00896238">
      <w:rPr>
        <w:rStyle w:val="Sidetall"/>
        <w:rFonts w:ascii="Arial" w:hAnsi="Arial" w:cs="Arial"/>
        <w:i/>
        <w:sz w:val="16"/>
        <w:szCs w:val="18"/>
      </w:rPr>
      <w:t xml:space="preserve"> av </w:t>
    </w:r>
    <w:r w:rsidRPr="00896238">
      <w:rPr>
        <w:rStyle w:val="Sidetall"/>
        <w:rFonts w:ascii="Arial" w:hAnsi="Arial" w:cs="Arial"/>
        <w:i/>
        <w:sz w:val="16"/>
        <w:szCs w:val="18"/>
      </w:rPr>
      <w:fldChar w:fldCharType="begin"/>
    </w:r>
    <w:r w:rsidRPr="00896238">
      <w:rPr>
        <w:rStyle w:val="Sidetall"/>
        <w:rFonts w:ascii="Arial" w:hAnsi="Arial" w:cs="Arial"/>
        <w:i/>
        <w:sz w:val="16"/>
        <w:szCs w:val="18"/>
      </w:rPr>
      <w:instrText xml:space="preserve"> NUMPAGES </w:instrText>
    </w:r>
    <w:r w:rsidRPr="00896238">
      <w:rPr>
        <w:rStyle w:val="Sidetall"/>
        <w:rFonts w:ascii="Arial" w:hAnsi="Arial" w:cs="Arial"/>
        <w:i/>
        <w:sz w:val="16"/>
        <w:szCs w:val="18"/>
      </w:rPr>
      <w:fldChar w:fldCharType="separate"/>
    </w:r>
    <w:r w:rsidR="00E01771" w:rsidRPr="00896238">
      <w:rPr>
        <w:rStyle w:val="Sidetall"/>
        <w:rFonts w:ascii="Arial" w:hAnsi="Arial" w:cs="Arial"/>
        <w:i/>
        <w:noProof/>
        <w:sz w:val="16"/>
        <w:szCs w:val="18"/>
      </w:rPr>
      <w:t>6</w:t>
    </w:r>
    <w:r w:rsidRPr="00896238">
      <w:rPr>
        <w:rStyle w:val="Sidetall"/>
        <w:rFonts w:ascii="Arial" w:hAnsi="Arial" w:cs="Arial"/>
        <w:i/>
        <w:sz w:val="16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D215B" w14:textId="327C9C46" w:rsidR="00B2408F" w:rsidRDefault="00B2408F" w:rsidP="00B2408F">
    <w:pPr>
      <w:pStyle w:val="Bunntekst"/>
      <w:tabs>
        <w:tab w:val="clear" w:pos="4320"/>
        <w:tab w:val="clear" w:pos="8640"/>
        <w:tab w:val="left" w:pos="1222"/>
        <w:tab w:val="left" w:pos="2244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B47EC" w14:textId="77777777" w:rsidR="00343198" w:rsidRDefault="00343198" w:rsidP="004C5CC4">
      <w:pPr>
        <w:pStyle w:val="Kulepunkt-niv2"/>
      </w:pPr>
      <w:r>
        <w:separator/>
      </w:r>
    </w:p>
  </w:footnote>
  <w:footnote w:type="continuationSeparator" w:id="0">
    <w:p w14:paraId="20AB030A" w14:textId="77777777" w:rsidR="00343198" w:rsidRDefault="00343198" w:rsidP="004C5CC4">
      <w:pPr>
        <w:pStyle w:val="Kulepunkt-niv2"/>
      </w:pPr>
      <w:r>
        <w:continuationSeparator/>
      </w:r>
    </w:p>
  </w:footnote>
  <w:footnote w:type="continuationNotice" w:id="1">
    <w:p w14:paraId="331EF99E" w14:textId="77777777" w:rsidR="00343198" w:rsidRDefault="00343198">
      <w:pPr>
        <w:spacing w:line="240" w:lineRule="auto"/>
      </w:pPr>
    </w:p>
  </w:footnote>
  <w:footnote w:id="2">
    <w:p w14:paraId="3DE6B58F" w14:textId="2C96EE9C" w:rsidR="00FF46FD" w:rsidRDefault="00FF46FD">
      <w:pPr>
        <w:pStyle w:val="Fotnotetekst"/>
      </w:pPr>
      <w:r>
        <w:rPr>
          <w:rStyle w:val="Fotnotereferanse"/>
        </w:rPr>
        <w:footnoteRef/>
      </w:r>
      <w:r>
        <w:t xml:space="preserve"> For ev. prisjustering</w:t>
      </w:r>
      <w:r w:rsidR="00896B0D">
        <w:t xml:space="preserve"> ved utøvelse av opsjon</w:t>
      </w:r>
      <w:r>
        <w:t xml:space="preserve">, se </w:t>
      </w:r>
      <w:r w:rsidR="002E426B">
        <w:t>Avtaledokument, punkt</w:t>
      </w:r>
      <w:r w:rsidR="00174018">
        <w:t xml:space="preserve"> 12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836C" w14:textId="6CFDBE59" w:rsidR="00DB6416" w:rsidRPr="00896238" w:rsidRDefault="00A24579" w:rsidP="007F54D4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rPr>
        <w:rFonts w:ascii="Arial" w:hAnsi="Arial" w:cs="Arial"/>
        <w:color w:val="FF0000"/>
        <w:sz w:val="20"/>
      </w:rPr>
    </w:pPr>
    <w:r>
      <w:rPr>
        <w:rFonts w:ascii="Arial" w:hAnsi="Arial" w:cs="Arial"/>
        <w:sz w:val="20"/>
      </w:rPr>
      <w:t>26/</w:t>
    </w:r>
    <w:r w:rsidR="003C41B4">
      <w:rPr>
        <w:rFonts w:ascii="Arial" w:hAnsi="Arial" w:cs="Arial"/>
        <w:sz w:val="20"/>
      </w:rPr>
      <w:t>0</w:t>
    </w:r>
    <w:r w:rsidR="00781FCA">
      <w:rPr>
        <w:rFonts w:ascii="Arial" w:hAnsi="Arial" w:cs="Arial"/>
        <w:sz w:val="20"/>
      </w:rPr>
      <w:t>2086</w:t>
    </w:r>
    <w:r w:rsidR="00AB2D8E" w:rsidRPr="00896238">
      <w:rPr>
        <w:rFonts w:ascii="Arial" w:hAnsi="Arial" w:cs="Arial"/>
        <w:sz w:val="20"/>
      </w:rPr>
      <w:t xml:space="preserve"> </w:t>
    </w:r>
    <w:r w:rsidR="003265E0" w:rsidRPr="00896238">
      <w:rPr>
        <w:rFonts w:ascii="Arial" w:hAnsi="Arial" w:cs="Arial"/>
        <w:sz w:val="20"/>
      </w:rPr>
      <w:t xml:space="preserve">Anskaffelse av </w:t>
    </w:r>
    <w:r w:rsidR="00C86399">
      <w:rPr>
        <w:rFonts w:ascii="Arial" w:hAnsi="Arial" w:cs="Arial"/>
        <w:sz w:val="20"/>
      </w:rPr>
      <w:t>platebaserte</w:t>
    </w:r>
    <w:r w:rsidR="00D307E1">
      <w:rPr>
        <w:rFonts w:ascii="Arial" w:hAnsi="Arial" w:cs="Arial"/>
        <w:sz w:val="20"/>
      </w:rPr>
      <w:t xml:space="preserve"> </w:t>
    </w:r>
    <w:proofErr w:type="spellStart"/>
    <w:r w:rsidR="003C41B4">
      <w:rPr>
        <w:rFonts w:ascii="Arial" w:hAnsi="Arial" w:cs="Arial"/>
        <w:sz w:val="20"/>
      </w:rPr>
      <w:t>q</w:t>
    </w:r>
    <w:r w:rsidR="00D307E1">
      <w:rPr>
        <w:rFonts w:ascii="Arial" w:hAnsi="Arial" w:cs="Arial"/>
        <w:sz w:val="20"/>
      </w:rPr>
      <w:t>PCR</w:t>
    </w:r>
    <w:proofErr w:type="spellEnd"/>
    <w:r w:rsidR="003C41B4">
      <w:rPr>
        <w:rFonts w:ascii="Arial" w:hAnsi="Arial" w:cs="Arial"/>
        <w:sz w:val="20"/>
      </w:rPr>
      <w:t>-</w:t>
    </w:r>
    <w:r w:rsidR="00D307E1">
      <w:rPr>
        <w:rFonts w:ascii="Arial" w:hAnsi="Arial" w:cs="Arial"/>
        <w:sz w:val="20"/>
      </w:rPr>
      <w:t>maskiner</w:t>
    </w:r>
    <w:r>
      <w:rPr>
        <w:rFonts w:ascii="Arial" w:hAnsi="Arial" w:cs="Arial"/>
        <w:sz w:val="20"/>
      </w:rPr>
      <w:t xml:space="preserve"> </w:t>
    </w:r>
    <w:r w:rsidR="003C41B4">
      <w:rPr>
        <w:rFonts w:ascii="Arial" w:hAnsi="Arial" w:cs="Arial"/>
        <w:sz w:val="20"/>
      </w:rPr>
      <w:t>til</w:t>
    </w:r>
    <w:r>
      <w:rPr>
        <w:rFonts w:ascii="Arial" w:hAnsi="Arial" w:cs="Arial"/>
        <w:sz w:val="20"/>
      </w:rPr>
      <w:t xml:space="preserve"> FHI</w:t>
    </w:r>
    <w:r w:rsidR="007F54D4" w:rsidRPr="00896238">
      <w:rPr>
        <w:rFonts w:ascii="Arial" w:hAnsi="Arial" w:cs="Arial"/>
        <w:color w:val="000000" w:themeColor="text1"/>
        <w:sz w:val="20"/>
      </w:rPr>
      <w:tab/>
      <w:t xml:space="preserve">Bilag </w:t>
    </w:r>
    <w:r w:rsidR="001D3187" w:rsidRPr="00896238">
      <w:rPr>
        <w:rFonts w:ascii="Arial" w:hAnsi="Arial" w:cs="Arial"/>
        <w:color w:val="000000" w:themeColor="text1"/>
        <w:sz w:val="20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C6BC7" w14:textId="43AF0464" w:rsidR="00D21F9F" w:rsidRDefault="00D21F9F" w:rsidP="00D766EC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9E4B29"/>
    <w:multiLevelType w:val="hybridMultilevel"/>
    <w:tmpl w:val="CEDC5D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4" w15:restartNumberingAfterBreak="0">
    <w:nsid w:val="05A41E84"/>
    <w:multiLevelType w:val="hybridMultilevel"/>
    <w:tmpl w:val="831A263C"/>
    <w:lvl w:ilvl="0" w:tplc="3AC617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519CA"/>
    <w:multiLevelType w:val="hybridMultilevel"/>
    <w:tmpl w:val="09D47B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AC727"/>
    <w:multiLevelType w:val="hybridMultilevel"/>
    <w:tmpl w:val="8E803484"/>
    <w:lvl w:ilvl="0" w:tplc="23D032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A260D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6242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DEF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8E48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F04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9480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48D6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0A75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45A3C"/>
    <w:multiLevelType w:val="hybridMultilevel"/>
    <w:tmpl w:val="FEA2571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261C6"/>
    <w:multiLevelType w:val="hybridMultilevel"/>
    <w:tmpl w:val="6D84C06C"/>
    <w:lvl w:ilvl="0" w:tplc="8F80AA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D26B6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67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3434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CF5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43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E063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230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FC2D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60D8B"/>
    <w:multiLevelType w:val="hybridMultilevel"/>
    <w:tmpl w:val="762CF7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74358"/>
    <w:multiLevelType w:val="hybridMultilevel"/>
    <w:tmpl w:val="C16E1EBC"/>
    <w:lvl w:ilvl="0" w:tplc="569868D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604F9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3AF7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64AD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8C8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9EAD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4D4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2CB2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24AB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08606"/>
    <w:multiLevelType w:val="hybridMultilevel"/>
    <w:tmpl w:val="0824992A"/>
    <w:lvl w:ilvl="0" w:tplc="6C428E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7D479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F0F0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DAEE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46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C092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0A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CC9C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F00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4E7E2"/>
    <w:multiLevelType w:val="hybridMultilevel"/>
    <w:tmpl w:val="2CAC0A3C"/>
    <w:lvl w:ilvl="0" w:tplc="E970FBF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B76A1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886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C2F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C80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36EE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54B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ECC8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B4C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1422BD4"/>
    <w:multiLevelType w:val="hybridMultilevel"/>
    <w:tmpl w:val="9D5C667E"/>
    <w:lvl w:ilvl="0" w:tplc="7658A65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60428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D6D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AF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EC42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0835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2A88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69E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38E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D622E2"/>
    <w:multiLevelType w:val="hybridMultilevel"/>
    <w:tmpl w:val="76CC1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539FB"/>
    <w:multiLevelType w:val="hybridMultilevel"/>
    <w:tmpl w:val="07A00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E4AC8"/>
    <w:multiLevelType w:val="hybridMultilevel"/>
    <w:tmpl w:val="F2241A2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43D501A3"/>
    <w:multiLevelType w:val="hybridMultilevel"/>
    <w:tmpl w:val="99FE2B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A3710"/>
    <w:multiLevelType w:val="hybridMultilevel"/>
    <w:tmpl w:val="5D840B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B19EB"/>
    <w:multiLevelType w:val="hybridMultilevel"/>
    <w:tmpl w:val="EA229F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E4BCD"/>
    <w:multiLevelType w:val="hybridMultilevel"/>
    <w:tmpl w:val="85929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3CB4F34"/>
    <w:multiLevelType w:val="hybridMultilevel"/>
    <w:tmpl w:val="A3D4AB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A71E07"/>
    <w:multiLevelType w:val="hybridMultilevel"/>
    <w:tmpl w:val="FFFFFFFF"/>
    <w:lvl w:ilvl="0" w:tplc="431E5B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B201CD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6AED4D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94A469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6AECBC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2FC78F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6CC194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A2AACF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F2EE7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856597"/>
    <w:multiLevelType w:val="hybridMultilevel"/>
    <w:tmpl w:val="098A4DD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37FD8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571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619E3B9D"/>
    <w:multiLevelType w:val="hybridMultilevel"/>
    <w:tmpl w:val="5D98F6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A7B0C"/>
    <w:multiLevelType w:val="hybridMultilevel"/>
    <w:tmpl w:val="FFFFFFFF"/>
    <w:lvl w:ilvl="0" w:tplc="BA841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02F0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AC72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1A82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7662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FA2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36F8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0E09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9E8C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AA7D2D"/>
    <w:multiLevelType w:val="hybridMultilevel"/>
    <w:tmpl w:val="FC0A94D4"/>
    <w:lvl w:ilvl="0" w:tplc="1F2C25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57A0F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8A028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1DE61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706D2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BA52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C7ACD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486ED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15C0A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1" w15:restartNumberingAfterBreak="0">
    <w:nsid w:val="6CD32681"/>
    <w:multiLevelType w:val="hybridMultilevel"/>
    <w:tmpl w:val="D04471DE"/>
    <w:lvl w:ilvl="0" w:tplc="B0F2EB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D1224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67E52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62603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23CA7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268C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A64DB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3AA7F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6F085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2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82C443"/>
    <w:multiLevelType w:val="hybridMultilevel"/>
    <w:tmpl w:val="3AD095F2"/>
    <w:lvl w:ilvl="0" w:tplc="D9CE392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9DAF8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5CB2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3A7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E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388D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CA2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085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1C7A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A3081A"/>
    <w:multiLevelType w:val="hybridMultilevel"/>
    <w:tmpl w:val="7CF43B4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93FDFF"/>
    <w:multiLevelType w:val="hybridMultilevel"/>
    <w:tmpl w:val="FFFFFFFF"/>
    <w:lvl w:ilvl="0" w:tplc="72FE17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3202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3A56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8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68A7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D8B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0AB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27B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9CE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190F4F"/>
    <w:multiLevelType w:val="hybridMultilevel"/>
    <w:tmpl w:val="E2AEA9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519708906">
    <w:abstractNumId w:val="14"/>
  </w:num>
  <w:num w:numId="2" w16cid:durableId="1306931110">
    <w:abstractNumId w:val="8"/>
  </w:num>
  <w:num w:numId="3" w16cid:durableId="590310742">
    <w:abstractNumId w:val="45"/>
  </w:num>
  <w:num w:numId="4" w16cid:durableId="1081758829">
    <w:abstractNumId w:val="6"/>
  </w:num>
  <w:num w:numId="5" w16cid:durableId="1532499980">
    <w:abstractNumId w:val="11"/>
  </w:num>
  <w:num w:numId="6" w16cid:durableId="631984625">
    <w:abstractNumId w:val="10"/>
  </w:num>
  <w:num w:numId="7" w16cid:durableId="553417">
    <w:abstractNumId w:val="16"/>
  </w:num>
  <w:num w:numId="8" w16cid:durableId="69665337">
    <w:abstractNumId w:val="24"/>
  </w:num>
  <w:num w:numId="9" w16cid:durableId="1942225104">
    <w:abstractNumId w:val="15"/>
  </w:num>
  <w:num w:numId="10" w16cid:durableId="1558054515">
    <w:abstractNumId w:val="3"/>
  </w:num>
  <w:num w:numId="11" w16cid:durableId="1237940502">
    <w:abstractNumId w:val="42"/>
  </w:num>
  <w:num w:numId="12" w16cid:durableId="484125292">
    <w:abstractNumId w:val="35"/>
  </w:num>
  <w:num w:numId="13" w16cid:durableId="831749801">
    <w:abstractNumId w:val="0"/>
  </w:num>
  <w:num w:numId="14" w16cid:durableId="164590107">
    <w:abstractNumId w:val="23"/>
  </w:num>
  <w:num w:numId="15" w16cid:durableId="1172601523">
    <w:abstractNumId w:val="5"/>
  </w:num>
  <w:num w:numId="16" w16cid:durableId="1265114910">
    <w:abstractNumId w:val="48"/>
  </w:num>
  <w:num w:numId="17" w16cid:durableId="1822115561">
    <w:abstractNumId w:val="47"/>
  </w:num>
  <w:num w:numId="18" w16cid:durableId="1653632836">
    <w:abstractNumId w:val="29"/>
  </w:num>
  <w:num w:numId="19" w16cid:durableId="1276518261">
    <w:abstractNumId w:val="22"/>
  </w:num>
  <w:num w:numId="20" w16cid:durableId="1903560239">
    <w:abstractNumId w:val="2"/>
  </w:num>
  <w:num w:numId="21" w16cid:durableId="1496535455">
    <w:abstractNumId w:val="33"/>
  </w:num>
  <w:num w:numId="22" w16cid:durableId="67655433">
    <w:abstractNumId w:val="12"/>
  </w:num>
  <w:num w:numId="23" w16cid:durableId="782581522">
    <w:abstractNumId w:val="21"/>
  </w:num>
  <w:num w:numId="24" w16cid:durableId="1628193935">
    <w:abstractNumId w:val="31"/>
  </w:num>
  <w:num w:numId="25" w16cid:durableId="1470324878">
    <w:abstractNumId w:val="39"/>
  </w:num>
  <w:num w:numId="26" w16cid:durableId="2111050798">
    <w:abstractNumId w:val="17"/>
  </w:num>
  <w:num w:numId="27" w16cid:durableId="1282565809">
    <w:abstractNumId w:val="43"/>
  </w:num>
  <w:num w:numId="28" w16cid:durableId="1467048584">
    <w:abstractNumId w:val="26"/>
  </w:num>
  <w:num w:numId="29" w16cid:durableId="1154838551">
    <w:abstractNumId w:val="37"/>
  </w:num>
  <w:num w:numId="30" w16cid:durableId="1790972117">
    <w:abstractNumId w:val="13"/>
  </w:num>
  <w:num w:numId="31" w16cid:durableId="2053991781">
    <w:abstractNumId w:val="49"/>
  </w:num>
  <w:num w:numId="32" w16cid:durableId="284580044">
    <w:abstractNumId w:val="34"/>
  </w:num>
  <w:num w:numId="33" w16cid:durableId="1358316450">
    <w:abstractNumId w:val="20"/>
  </w:num>
  <w:num w:numId="34" w16cid:durableId="2077388338">
    <w:abstractNumId w:val="46"/>
  </w:num>
  <w:num w:numId="35" w16cid:durableId="593787595">
    <w:abstractNumId w:val="4"/>
  </w:num>
  <w:num w:numId="36" w16cid:durableId="92820537">
    <w:abstractNumId w:val="1"/>
  </w:num>
  <w:num w:numId="37" w16cid:durableId="174073568">
    <w:abstractNumId w:val="41"/>
  </w:num>
  <w:num w:numId="38" w16cid:durableId="1073045294">
    <w:abstractNumId w:val="40"/>
  </w:num>
  <w:num w:numId="39" w16cid:durableId="1006059718">
    <w:abstractNumId w:val="19"/>
  </w:num>
  <w:num w:numId="40" w16cid:durableId="1603805361">
    <w:abstractNumId w:val="28"/>
  </w:num>
  <w:num w:numId="41" w16cid:durableId="653222376">
    <w:abstractNumId w:val="25"/>
  </w:num>
  <w:num w:numId="42" w16cid:durableId="380598015">
    <w:abstractNumId w:val="30"/>
  </w:num>
  <w:num w:numId="43" w16cid:durableId="1739278504">
    <w:abstractNumId w:val="9"/>
  </w:num>
  <w:num w:numId="44" w16cid:durableId="536352464">
    <w:abstractNumId w:val="27"/>
  </w:num>
  <w:num w:numId="45" w16cid:durableId="2111512508">
    <w:abstractNumId w:val="18"/>
  </w:num>
  <w:num w:numId="46" w16cid:durableId="457989782">
    <w:abstractNumId w:val="36"/>
  </w:num>
  <w:num w:numId="47" w16cid:durableId="233439274">
    <w:abstractNumId w:val="7"/>
  </w:num>
  <w:num w:numId="48" w16cid:durableId="1264070672">
    <w:abstractNumId w:val="32"/>
  </w:num>
  <w:num w:numId="49" w16cid:durableId="547109609">
    <w:abstractNumId w:val="44"/>
  </w:num>
  <w:num w:numId="50" w16cid:durableId="1158764181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6E"/>
    <w:rsid w:val="0000034E"/>
    <w:rsid w:val="00000599"/>
    <w:rsid w:val="0000077B"/>
    <w:rsid w:val="00000866"/>
    <w:rsid w:val="000008DD"/>
    <w:rsid w:val="00000E24"/>
    <w:rsid w:val="000016AB"/>
    <w:rsid w:val="00001EA3"/>
    <w:rsid w:val="00003228"/>
    <w:rsid w:val="00003296"/>
    <w:rsid w:val="00004B40"/>
    <w:rsid w:val="0000553C"/>
    <w:rsid w:val="00006152"/>
    <w:rsid w:val="000062AC"/>
    <w:rsid w:val="00006577"/>
    <w:rsid w:val="00006629"/>
    <w:rsid w:val="000069B3"/>
    <w:rsid w:val="00006BBF"/>
    <w:rsid w:val="00007D6C"/>
    <w:rsid w:val="00010392"/>
    <w:rsid w:val="00011096"/>
    <w:rsid w:val="000115F3"/>
    <w:rsid w:val="000122B8"/>
    <w:rsid w:val="00012A39"/>
    <w:rsid w:val="00012BAD"/>
    <w:rsid w:val="00012C6F"/>
    <w:rsid w:val="00013575"/>
    <w:rsid w:val="00013C31"/>
    <w:rsid w:val="00013CB9"/>
    <w:rsid w:val="00013E0C"/>
    <w:rsid w:val="0001402E"/>
    <w:rsid w:val="00014FA9"/>
    <w:rsid w:val="0001515A"/>
    <w:rsid w:val="0001535F"/>
    <w:rsid w:val="00016776"/>
    <w:rsid w:val="00017070"/>
    <w:rsid w:val="00017B36"/>
    <w:rsid w:val="00020057"/>
    <w:rsid w:val="0002090C"/>
    <w:rsid w:val="0002097F"/>
    <w:rsid w:val="00020C89"/>
    <w:rsid w:val="000211F4"/>
    <w:rsid w:val="00021575"/>
    <w:rsid w:val="0002195D"/>
    <w:rsid w:val="00021E29"/>
    <w:rsid w:val="00021E76"/>
    <w:rsid w:val="00022216"/>
    <w:rsid w:val="00022CFD"/>
    <w:rsid w:val="00023B85"/>
    <w:rsid w:val="0002409B"/>
    <w:rsid w:val="0002466A"/>
    <w:rsid w:val="00024A58"/>
    <w:rsid w:val="00026698"/>
    <w:rsid w:val="00026ADA"/>
    <w:rsid w:val="000271AF"/>
    <w:rsid w:val="00027936"/>
    <w:rsid w:val="00027FB3"/>
    <w:rsid w:val="0003018D"/>
    <w:rsid w:val="000301B4"/>
    <w:rsid w:val="00030B9E"/>
    <w:rsid w:val="00030CAD"/>
    <w:rsid w:val="0003115C"/>
    <w:rsid w:val="00031A07"/>
    <w:rsid w:val="00031A44"/>
    <w:rsid w:val="00031BC0"/>
    <w:rsid w:val="00031F54"/>
    <w:rsid w:val="000326F1"/>
    <w:rsid w:val="00032A9F"/>
    <w:rsid w:val="00033548"/>
    <w:rsid w:val="000337EC"/>
    <w:rsid w:val="00033804"/>
    <w:rsid w:val="00033D5A"/>
    <w:rsid w:val="000340A9"/>
    <w:rsid w:val="0003427E"/>
    <w:rsid w:val="000361A9"/>
    <w:rsid w:val="000365C2"/>
    <w:rsid w:val="00036873"/>
    <w:rsid w:val="00036B71"/>
    <w:rsid w:val="00036B81"/>
    <w:rsid w:val="00036CD8"/>
    <w:rsid w:val="00037252"/>
    <w:rsid w:val="000376DB"/>
    <w:rsid w:val="00037790"/>
    <w:rsid w:val="00037AD4"/>
    <w:rsid w:val="00037BF5"/>
    <w:rsid w:val="00037FAD"/>
    <w:rsid w:val="000400B3"/>
    <w:rsid w:val="00040BED"/>
    <w:rsid w:val="000413FA"/>
    <w:rsid w:val="00042D80"/>
    <w:rsid w:val="000432AB"/>
    <w:rsid w:val="000433F2"/>
    <w:rsid w:val="000434C4"/>
    <w:rsid w:val="00043585"/>
    <w:rsid w:val="000436C9"/>
    <w:rsid w:val="00043C65"/>
    <w:rsid w:val="00043CF1"/>
    <w:rsid w:val="00044ED0"/>
    <w:rsid w:val="000453AB"/>
    <w:rsid w:val="00045882"/>
    <w:rsid w:val="00046020"/>
    <w:rsid w:val="00046281"/>
    <w:rsid w:val="000463BD"/>
    <w:rsid w:val="0004646A"/>
    <w:rsid w:val="000467B5"/>
    <w:rsid w:val="00046B10"/>
    <w:rsid w:val="00046BF8"/>
    <w:rsid w:val="00046C89"/>
    <w:rsid w:val="00046DCD"/>
    <w:rsid w:val="00046DDC"/>
    <w:rsid w:val="00047162"/>
    <w:rsid w:val="00047304"/>
    <w:rsid w:val="000473EC"/>
    <w:rsid w:val="0004778F"/>
    <w:rsid w:val="00047798"/>
    <w:rsid w:val="0004786A"/>
    <w:rsid w:val="00050763"/>
    <w:rsid w:val="00050B6D"/>
    <w:rsid w:val="00050BAC"/>
    <w:rsid w:val="00050C98"/>
    <w:rsid w:val="00050EB2"/>
    <w:rsid w:val="0005116E"/>
    <w:rsid w:val="00051550"/>
    <w:rsid w:val="000519DD"/>
    <w:rsid w:val="00051A49"/>
    <w:rsid w:val="00051DCC"/>
    <w:rsid w:val="0005249B"/>
    <w:rsid w:val="0005267C"/>
    <w:rsid w:val="00052BCE"/>
    <w:rsid w:val="00053429"/>
    <w:rsid w:val="00053841"/>
    <w:rsid w:val="0005388A"/>
    <w:rsid w:val="000538CB"/>
    <w:rsid w:val="00053B46"/>
    <w:rsid w:val="00053E21"/>
    <w:rsid w:val="000540F0"/>
    <w:rsid w:val="0005482D"/>
    <w:rsid w:val="000548E0"/>
    <w:rsid w:val="0005518E"/>
    <w:rsid w:val="000551B4"/>
    <w:rsid w:val="0005522F"/>
    <w:rsid w:val="000555A5"/>
    <w:rsid w:val="00055A34"/>
    <w:rsid w:val="00055B7F"/>
    <w:rsid w:val="000563CE"/>
    <w:rsid w:val="00056D73"/>
    <w:rsid w:val="00057017"/>
    <w:rsid w:val="00057A01"/>
    <w:rsid w:val="00057A82"/>
    <w:rsid w:val="00057E67"/>
    <w:rsid w:val="00060718"/>
    <w:rsid w:val="00061212"/>
    <w:rsid w:val="00061640"/>
    <w:rsid w:val="00061FF1"/>
    <w:rsid w:val="00062024"/>
    <w:rsid w:val="00062058"/>
    <w:rsid w:val="000620A3"/>
    <w:rsid w:val="0006217B"/>
    <w:rsid w:val="00062557"/>
    <w:rsid w:val="000626CE"/>
    <w:rsid w:val="0006272B"/>
    <w:rsid w:val="0006331D"/>
    <w:rsid w:val="00063441"/>
    <w:rsid w:val="00063CC1"/>
    <w:rsid w:val="00063F13"/>
    <w:rsid w:val="00063F68"/>
    <w:rsid w:val="0006461D"/>
    <w:rsid w:val="00064C69"/>
    <w:rsid w:val="00064DBE"/>
    <w:rsid w:val="0006505B"/>
    <w:rsid w:val="00065E96"/>
    <w:rsid w:val="00065F53"/>
    <w:rsid w:val="000670E7"/>
    <w:rsid w:val="0006738D"/>
    <w:rsid w:val="000675CF"/>
    <w:rsid w:val="0007057F"/>
    <w:rsid w:val="0007088C"/>
    <w:rsid w:val="000710FE"/>
    <w:rsid w:val="0007124F"/>
    <w:rsid w:val="000715B8"/>
    <w:rsid w:val="00072049"/>
    <w:rsid w:val="000725CC"/>
    <w:rsid w:val="00072621"/>
    <w:rsid w:val="00072D5F"/>
    <w:rsid w:val="00072D81"/>
    <w:rsid w:val="0007321B"/>
    <w:rsid w:val="0007343B"/>
    <w:rsid w:val="00073630"/>
    <w:rsid w:val="000737D3"/>
    <w:rsid w:val="00073A22"/>
    <w:rsid w:val="00073BD7"/>
    <w:rsid w:val="0007427A"/>
    <w:rsid w:val="000749DF"/>
    <w:rsid w:val="0007509C"/>
    <w:rsid w:val="000751A6"/>
    <w:rsid w:val="0007539F"/>
    <w:rsid w:val="00075428"/>
    <w:rsid w:val="00075CC3"/>
    <w:rsid w:val="00076066"/>
    <w:rsid w:val="00077668"/>
    <w:rsid w:val="000777F9"/>
    <w:rsid w:val="00077D00"/>
    <w:rsid w:val="00077E96"/>
    <w:rsid w:val="000801FE"/>
    <w:rsid w:val="000807FD"/>
    <w:rsid w:val="00080B36"/>
    <w:rsid w:val="00080CA5"/>
    <w:rsid w:val="00081172"/>
    <w:rsid w:val="00081910"/>
    <w:rsid w:val="00081D1A"/>
    <w:rsid w:val="00081EF8"/>
    <w:rsid w:val="00082CC9"/>
    <w:rsid w:val="00082DD5"/>
    <w:rsid w:val="0008395E"/>
    <w:rsid w:val="000839CA"/>
    <w:rsid w:val="000851CB"/>
    <w:rsid w:val="00085667"/>
    <w:rsid w:val="00085C69"/>
    <w:rsid w:val="00085ECE"/>
    <w:rsid w:val="00086001"/>
    <w:rsid w:val="0008687B"/>
    <w:rsid w:val="00086C4B"/>
    <w:rsid w:val="0008727B"/>
    <w:rsid w:val="00087307"/>
    <w:rsid w:val="00087A27"/>
    <w:rsid w:val="00087B05"/>
    <w:rsid w:val="00087FC2"/>
    <w:rsid w:val="00090435"/>
    <w:rsid w:val="00090674"/>
    <w:rsid w:val="00090C8F"/>
    <w:rsid w:val="00090FC7"/>
    <w:rsid w:val="00091191"/>
    <w:rsid w:val="0009142D"/>
    <w:rsid w:val="00091537"/>
    <w:rsid w:val="000918F4"/>
    <w:rsid w:val="000927D8"/>
    <w:rsid w:val="00092AC5"/>
    <w:rsid w:val="00092D26"/>
    <w:rsid w:val="0009355A"/>
    <w:rsid w:val="00093583"/>
    <w:rsid w:val="000936FA"/>
    <w:rsid w:val="00093E4A"/>
    <w:rsid w:val="00093F87"/>
    <w:rsid w:val="000946C4"/>
    <w:rsid w:val="00095197"/>
    <w:rsid w:val="000954BE"/>
    <w:rsid w:val="00095916"/>
    <w:rsid w:val="00095AFD"/>
    <w:rsid w:val="00095BE1"/>
    <w:rsid w:val="00095FA0"/>
    <w:rsid w:val="000962DB"/>
    <w:rsid w:val="0009638F"/>
    <w:rsid w:val="000968DA"/>
    <w:rsid w:val="00097591"/>
    <w:rsid w:val="00097879"/>
    <w:rsid w:val="00097F76"/>
    <w:rsid w:val="000A07B9"/>
    <w:rsid w:val="000A1069"/>
    <w:rsid w:val="000A10DF"/>
    <w:rsid w:val="000A10E4"/>
    <w:rsid w:val="000A131F"/>
    <w:rsid w:val="000A18D8"/>
    <w:rsid w:val="000A19AF"/>
    <w:rsid w:val="000A1DD6"/>
    <w:rsid w:val="000A1E4F"/>
    <w:rsid w:val="000A2091"/>
    <w:rsid w:val="000A2108"/>
    <w:rsid w:val="000A2553"/>
    <w:rsid w:val="000A25B9"/>
    <w:rsid w:val="000A2727"/>
    <w:rsid w:val="000A2A98"/>
    <w:rsid w:val="000A2D9F"/>
    <w:rsid w:val="000A2F6B"/>
    <w:rsid w:val="000A2FDE"/>
    <w:rsid w:val="000A32B0"/>
    <w:rsid w:val="000A3416"/>
    <w:rsid w:val="000A3821"/>
    <w:rsid w:val="000A3A54"/>
    <w:rsid w:val="000A4530"/>
    <w:rsid w:val="000A46B4"/>
    <w:rsid w:val="000A4781"/>
    <w:rsid w:val="000A4910"/>
    <w:rsid w:val="000A4A70"/>
    <w:rsid w:val="000A4E4F"/>
    <w:rsid w:val="000A56CE"/>
    <w:rsid w:val="000A5883"/>
    <w:rsid w:val="000A599B"/>
    <w:rsid w:val="000A5D14"/>
    <w:rsid w:val="000A5F3D"/>
    <w:rsid w:val="000A6299"/>
    <w:rsid w:val="000A65E5"/>
    <w:rsid w:val="000A69E1"/>
    <w:rsid w:val="000A6B64"/>
    <w:rsid w:val="000A6D7E"/>
    <w:rsid w:val="000A717C"/>
    <w:rsid w:val="000B0C91"/>
    <w:rsid w:val="000B1169"/>
    <w:rsid w:val="000B12F7"/>
    <w:rsid w:val="000B1622"/>
    <w:rsid w:val="000B2182"/>
    <w:rsid w:val="000B2294"/>
    <w:rsid w:val="000B22CD"/>
    <w:rsid w:val="000B32C2"/>
    <w:rsid w:val="000B3EB1"/>
    <w:rsid w:val="000B5611"/>
    <w:rsid w:val="000B6141"/>
    <w:rsid w:val="000B6B0D"/>
    <w:rsid w:val="000B6E7B"/>
    <w:rsid w:val="000B741A"/>
    <w:rsid w:val="000B743C"/>
    <w:rsid w:val="000B74EA"/>
    <w:rsid w:val="000B787F"/>
    <w:rsid w:val="000B7C13"/>
    <w:rsid w:val="000B7CB5"/>
    <w:rsid w:val="000C01B2"/>
    <w:rsid w:val="000C01C7"/>
    <w:rsid w:val="000C044C"/>
    <w:rsid w:val="000C07E4"/>
    <w:rsid w:val="000C0E3D"/>
    <w:rsid w:val="000C0EB4"/>
    <w:rsid w:val="000C1285"/>
    <w:rsid w:val="000C15FE"/>
    <w:rsid w:val="000C1EA5"/>
    <w:rsid w:val="000C2A2E"/>
    <w:rsid w:val="000C2BC8"/>
    <w:rsid w:val="000C2E8C"/>
    <w:rsid w:val="000C33AE"/>
    <w:rsid w:val="000C34C2"/>
    <w:rsid w:val="000C34CB"/>
    <w:rsid w:val="000C398D"/>
    <w:rsid w:val="000C437D"/>
    <w:rsid w:val="000C4A4B"/>
    <w:rsid w:val="000C55FC"/>
    <w:rsid w:val="000C57F2"/>
    <w:rsid w:val="000C5B32"/>
    <w:rsid w:val="000C60DB"/>
    <w:rsid w:val="000C61E3"/>
    <w:rsid w:val="000C6759"/>
    <w:rsid w:val="000C68FC"/>
    <w:rsid w:val="000C69A0"/>
    <w:rsid w:val="000C7171"/>
    <w:rsid w:val="000C7C0E"/>
    <w:rsid w:val="000C7DB6"/>
    <w:rsid w:val="000C7E5B"/>
    <w:rsid w:val="000D0100"/>
    <w:rsid w:val="000D0F7B"/>
    <w:rsid w:val="000D16C1"/>
    <w:rsid w:val="000D1918"/>
    <w:rsid w:val="000D1F2E"/>
    <w:rsid w:val="000D209D"/>
    <w:rsid w:val="000D20CA"/>
    <w:rsid w:val="000D2434"/>
    <w:rsid w:val="000D3FBF"/>
    <w:rsid w:val="000D4088"/>
    <w:rsid w:val="000D46AB"/>
    <w:rsid w:val="000D4FB8"/>
    <w:rsid w:val="000D5147"/>
    <w:rsid w:val="000D59AC"/>
    <w:rsid w:val="000D6709"/>
    <w:rsid w:val="000D7004"/>
    <w:rsid w:val="000D7046"/>
    <w:rsid w:val="000D718B"/>
    <w:rsid w:val="000D72D0"/>
    <w:rsid w:val="000D75B6"/>
    <w:rsid w:val="000D79B2"/>
    <w:rsid w:val="000D7C8A"/>
    <w:rsid w:val="000D7D43"/>
    <w:rsid w:val="000E0183"/>
    <w:rsid w:val="000E069D"/>
    <w:rsid w:val="000E08A6"/>
    <w:rsid w:val="000E0959"/>
    <w:rsid w:val="000E0A81"/>
    <w:rsid w:val="000E0B41"/>
    <w:rsid w:val="000E0B8F"/>
    <w:rsid w:val="000E10D0"/>
    <w:rsid w:val="000E1512"/>
    <w:rsid w:val="000E1926"/>
    <w:rsid w:val="000E1E99"/>
    <w:rsid w:val="000E2789"/>
    <w:rsid w:val="000E2805"/>
    <w:rsid w:val="000E2DBB"/>
    <w:rsid w:val="000E308A"/>
    <w:rsid w:val="000E319C"/>
    <w:rsid w:val="000E3260"/>
    <w:rsid w:val="000E34F3"/>
    <w:rsid w:val="000E398F"/>
    <w:rsid w:val="000E4230"/>
    <w:rsid w:val="000E45DB"/>
    <w:rsid w:val="000E4837"/>
    <w:rsid w:val="000E484B"/>
    <w:rsid w:val="000E48F6"/>
    <w:rsid w:val="000E5120"/>
    <w:rsid w:val="000E52ED"/>
    <w:rsid w:val="000E551C"/>
    <w:rsid w:val="000E5E8C"/>
    <w:rsid w:val="000E6030"/>
    <w:rsid w:val="000E6487"/>
    <w:rsid w:val="000E6505"/>
    <w:rsid w:val="000E6CC1"/>
    <w:rsid w:val="000F0218"/>
    <w:rsid w:val="000F055C"/>
    <w:rsid w:val="000F0870"/>
    <w:rsid w:val="000F1AC5"/>
    <w:rsid w:val="000F1DD5"/>
    <w:rsid w:val="000F21B9"/>
    <w:rsid w:val="000F24C8"/>
    <w:rsid w:val="000F32B7"/>
    <w:rsid w:val="000F35E9"/>
    <w:rsid w:val="000F3D13"/>
    <w:rsid w:val="000F3F75"/>
    <w:rsid w:val="000F41E1"/>
    <w:rsid w:val="000F4978"/>
    <w:rsid w:val="000F51F7"/>
    <w:rsid w:val="000F5417"/>
    <w:rsid w:val="000F5AC6"/>
    <w:rsid w:val="000F5B80"/>
    <w:rsid w:val="000F623D"/>
    <w:rsid w:val="000F644E"/>
    <w:rsid w:val="000F65C4"/>
    <w:rsid w:val="000F68B2"/>
    <w:rsid w:val="000F7706"/>
    <w:rsid w:val="000F78B3"/>
    <w:rsid w:val="000F7ECC"/>
    <w:rsid w:val="001000BC"/>
    <w:rsid w:val="001001DC"/>
    <w:rsid w:val="0010028D"/>
    <w:rsid w:val="0010093F"/>
    <w:rsid w:val="00100B3C"/>
    <w:rsid w:val="00101198"/>
    <w:rsid w:val="0010120F"/>
    <w:rsid w:val="00101364"/>
    <w:rsid w:val="0010142D"/>
    <w:rsid w:val="00101619"/>
    <w:rsid w:val="00101763"/>
    <w:rsid w:val="00101998"/>
    <w:rsid w:val="00101BC4"/>
    <w:rsid w:val="00101F65"/>
    <w:rsid w:val="001020DE"/>
    <w:rsid w:val="001021A8"/>
    <w:rsid w:val="00102222"/>
    <w:rsid w:val="001024A3"/>
    <w:rsid w:val="00102B6F"/>
    <w:rsid w:val="001033E0"/>
    <w:rsid w:val="00103DFA"/>
    <w:rsid w:val="00103EC0"/>
    <w:rsid w:val="001040CF"/>
    <w:rsid w:val="00104873"/>
    <w:rsid w:val="00104E1A"/>
    <w:rsid w:val="00104E5F"/>
    <w:rsid w:val="001052BF"/>
    <w:rsid w:val="0010540C"/>
    <w:rsid w:val="0010578A"/>
    <w:rsid w:val="001059F1"/>
    <w:rsid w:val="00105A88"/>
    <w:rsid w:val="00105ABF"/>
    <w:rsid w:val="0010667C"/>
    <w:rsid w:val="00107175"/>
    <w:rsid w:val="00107205"/>
    <w:rsid w:val="0010732F"/>
    <w:rsid w:val="00107446"/>
    <w:rsid w:val="00107DBA"/>
    <w:rsid w:val="001101F3"/>
    <w:rsid w:val="001104C0"/>
    <w:rsid w:val="0011068D"/>
    <w:rsid w:val="00110BAD"/>
    <w:rsid w:val="00110C4F"/>
    <w:rsid w:val="00111A0A"/>
    <w:rsid w:val="00112014"/>
    <w:rsid w:val="0011241F"/>
    <w:rsid w:val="00112901"/>
    <w:rsid w:val="001130DD"/>
    <w:rsid w:val="0011359F"/>
    <w:rsid w:val="00113639"/>
    <w:rsid w:val="0011376F"/>
    <w:rsid w:val="00113D32"/>
    <w:rsid w:val="00113E9C"/>
    <w:rsid w:val="00114394"/>
    <w:rsid w:val="00114476"/>
    <w:rsid w:val="00114608"/>
    <w:rsid w:val="0011496F"/>
    <w:rsid w:val="00114F40"/>
    <w:rsid w:val="00114FA9"/>
    <w:rsid w:val="00115561"/>
    <w:rsid w:val="00115852"/>
    <w:rsid w:val="001161C8"/>
    <w:rsid w:val="001168DB"/>
    <w:rsid w:val="001169B0"/>
    <w:rsid w:val="00116D96"/>
    <w:rsid w:val="0011701F"/>
    <w:rsid w:val="00117942"/>
    <w:rsid w:val="00117A0A"/>
    <w:rsid w:val="00117F35"/>
    <w:rsid w:val="00117FC5"/>
    <w:rsid w:val="00120A56"/>
    <w:rsid w:val="00121124"/>
    <w:rsid w:val="001215CA"/>
    <w:rsid w:val="00121C26"/>
    <w:rsid w:val="00121C68"/>
    <w:rsid w:val="00121DF4"/>
    <w:rsid w:val="00121FBE"/>
    <w:rsid w:val="00122042"/>
    <w:rsid w:val="0012241F"/>
    <w:rsid w:val="00122634"/>
    <w:rsid w:val="00123048"/>
    <w:rsid w:val="00123181"/>
    <w:rsid w:val="00123B7B"/>
    <w:rsid w:val="001240C0"/>
    <w:rsid w:val="00124F0E"/>
    <w:rsid w:val="00125008"/>
    <w:rsid w:val="001250A1"/>
    <w:rsid w:val="00125231"/>
    <w:rsid w:val="001252DE"/>
    <w:rsid w:val="001254D3"/>
    <w:rsid w:val="0012554E"/>
    <w:rsid w:val="001255BB"/>
    <w:rsid w:val="00125750"/>
    <w:rsid w:val="00125C98"/>
    <w:rsid w:val="00125E18"/>
    <w:rsid w:val="00125E8A"/>
    <w:rsid w:val="00125EC2"/>
    <w:rsid w:val="00125EEA"/>
    <w:rsid w:val="00126850"/>
    <w:rsid w:val="00126E55"/>
    <w:rsid w:val="00126F7C"/>
    <w:rsid w:val="001274EB"/>
    <w:rsid w:val="001279B0"/>
    <w:rsid w:val="00130C39"/>
    <w:rsid w:val="00130D27"/>
    <w:rsid w:val="00131033"/>
    <w:rsid w:val="00131454"/>
    <w:rsid w:val="00131467"/>
    <w:rsid w:val="00131611"/>
    <w:rsid w:val="00132099"/>
    <w:rsid w:val="001321D7"/>
    <w:rsid w:val="001325F5"/>
    <w:rsid w:val="001328F4"/>
    <w:rsid w:val="00132B50"/>
    <w:rsid w:val="00132C85"/>
    <w:rsid w:val="0013350E"/>
    <w:rsid w:val="00133622"/>
    <w:rsid w:val="001336F7"/>
    <w:rsid w:val="0013371D"/>
    <w:rsid w:val="0013484F"/>
    <w:rsid w:val="001348D3"/>
    <w:rsid w:val="00134918"/>
    <w:rsid w:val="00134939"/>
    <w:rsid w:val="00134A42"/>
    <w:rsid w:val="00134B55"/>
    <w:rsid w:val="00134BD3"/>
    <w:rsid w:val="00134E63"/>
    <w:rsid w:val="001353D5"/>
    <w:rsid w:val="00135531"/>
    <w:rsid w:val="00135541"/>
    <w:rsid w:val="00135916"/>
    <w:rsid w:val="00135C33"/>
    <w:rsid w:val="00136A15"/>
    <w:rsid w:val="001371D9"/>
    <w:rsid w:val="00137718"/>
    <w:rsid w:val="0013786E"/>
    <w:rsid w:val="00137B14"/>
    <w:rsid w:val="00140AE2"/>
    <w:rsid w:val="00141150"/>
    <w:rsid w:val="001413AE"/>
    <w:rsid w:val="0014170F"/>
    <w:rsid w:val="00141A5B"/>
    <w:rsid w:val="00141A69"/>
    <w:rsid w:val="00141B8F"/>
    <w:rsid w:val="00141C05"/>
    <w:rsid w:val="0014218F"/>
    <w:rsid w:val="00142479"/>
    <w:rsid w:val="001425EC"/>
    <w:rsid w:val="00142855"/>
    <w:rsid w:val="00142929"/>
    <w:rsid w:val="00142E40"/>
    <w:rsid w:val="00143579"/>
    <w:rsid w:val="00143FB5"/>
    <w:rsid w:val="00144103"/>
    <w:rsid w:val="00144201"/>
    <w:rsid w:val="00144344"/>
    <w:rsid w:val="001448C8"/>
    <w:rsid w:val="0014496D"/>
    <w:rsid w:val="00144BCB"/>
    <w:rsid w:val="00144DDE"/>
    <w:rsid w:val="00144E06"/>
    <w:rsid w:val="00144F48"/>
    <w:rsid w:val="00145043"/>
    <w:rsid w:val="00145115"/>
    <w:rsid w:val="0014562F"/>
    <w:rsid w:val="00145752"/>
    <w:rsid w:val="001458A6"/>
    <w:rsid w:val="00146528"/>
    <w:rsid w:val="001467B7"/>
    <w:rsid w:val="00146BE7"/>
    <w:rsid w:val="00146CEA"/>
    <w:rsid w:val="00147909"/>
    <w:rsid w:val="00147B27"/>
    <w:rsid w:val="00147BB4"/>
    <w:rsid w:val="00147FBA"/>
    <w:rsid w:val="00150499"/>
    <w:rsid w:val="00150754"/>
    <w:rsid w:val="001508F8"/>
    <w:rsid w:val="00151103"/>
    <w:rsid w:val="0015126A"/>
    <w:rsid w:val="00151493"/>
    <w:rsid w:val="00151A83"/>
    <w:rsid w:val="00151D57"/>
    <w:rsid w:val="00151D7E"/>
    <w:rsid w:val="00151F94"/>
    <w:rsid w:val="001524D4"/>
    <w:rsid w:val="00152714"/>
    <w:rsid w:val="00152A8A"/>
    <w:rsid w:val="00152C28"/>
    <w:rsid w:val="00152E86"/>
    <w:rsid w:val="00152FAB"/>
    <w:rsid w:val="00153052"/>
    <w:rsid w:val="00153193"/>
    <w:rsid w:val="00153210"/>
    <w:rsid w:val="00153352"/>
    <w:rsid w:val="0015441D"/>
    <w:rsid w:val="001548B5"/>
    <w:rsid w:val="00154FC7"/>
    <w:rsid w:val="00155746"/>
    <w:rsid w:val="001559CC"/>
    <w:rsid w:val="00156203"/>
    <w:rsid w:val="00156286"/>
    <w:rsid w:val="00156A3C"/>
    <w:rsid w:val="0015778A"/>
    <w:rsid w:val="00157C76"/>
    <w:rsid w:val="001604D3"/>
    <w:rsid w:val="001617DB"/>
    <w:rsid w:val="00161A1A"/>
    <w:rsid w:val="00162421"/>
    <w:rsid w:val="00162BC3"/>
    <w:rsid w:val="00162C6C"/>
    <w:rsid w:val="00162D65"/>
    <w:rsid w:val="00163385"/>
    <w:rsid w:val="00163BFC"/>
    <w:rsid w:val="00163EC7"/>
    <w:rsid w:val="00163F3E"/>
    <w:rsid w:val="00164565"/>
    <w:rsid w:val="00164609"/>
    <w:rsid w:val="00164787"/>
    <w:rsid w:val="00164FA1"/>
    <w:rsid w:val="001650A3"/>
    <w:rsid w:val="001652F8"/>
    <w:rsid w:val="001654C0"/>
    <w:rsid w:val="0016579A"/>
    <w:rsid w:val="0016598F"/>
    <w:rsid w:val="00166534"/>
    <w:rsid w:val="001667E0"/>
    <w:rsid w:val="00166886"/>
    <w:rsid w:val="001668B0"/>
    <w:rsid w:val="001676C9"/>
    <w:rsid w:val="00167BC3"/>
    <w:rsid w:val="00167CF0"/>
    <w:rsid w:val="00167D3F"/>
    <w:rsid w:val="00170530"/>
    <w:rsid w:val="00170542"/>
    <w:rsid w:val="00170652"/>
    <w:rsid w:val="00170B44"/>
    <w:rsid w:val="00170CE6"/>
    <w:rsid w:val="00170F6E"/>
    <w:rsid w:val="00171104"/>
    <w:rsid w:val="0017132E"/>
    <w:rsid w:val="00171722"/>
    <w:rsid w:val="00171775"/>
    <w:rsid w:val="00171BF4"/>
    <w:rsid w:val="0017209B"/>
    <w:rsid w:val="00172A77"/>
    <w:rsid w:val="00172C0F"/>
    <w:rsid w:val="00172F59"/>
    <w:rsid w:val="001731F0"/>
    <w:rsid w:val="00173268"/>
    <w:rsid w:val="00173587"/>
    <w:rsid w:val="00173BA9"/>
    <w:rsid w:val="00174018"/>
    <w:rsid w:val="00174645"/>
    <w:rsid w:val="00174A9A"/>
    <w:rsid w:val="001756A2"/>
    <w:rsid w:val="0017598A"/>
    <w:rsid w:val="00175EA7"/>
    <w:rsid w:val="0017609A"/>
    <w:rsid w:val="001769D2"/>
    <w:rsid w:val="001770BF"/>
    <w:rsid w:val="001774CD"/>
    <w:rsid w:val="00177AAB"/>
    <w:rsid w:val="001806ED"/>
    <w:rsid w:val="00180F0B"/>
    <w:rsid w:val="0018154E"/>
    <w:rsid w:val="00181A2A"/>
    <w:rsid w:val="00181BEE"/>
    <w:rsid w:val="00181EF7"/>
    <w:rsid w:val="00182243"/>
    <w:rsid w:val="00183456"/>
    <w:rsid w:val="00183D4A"/>
    <w:rsid w:val="00183E80"/>
    <w:rsid w:val="00184EB0"/>
    <w:rsid w:val="001850A3"/>
    <w:rsid w:val="0018520D"/>
    <w:rsid w:val="00185299"/>
    <w:rsid w:val="00185671"/>
    <w:rsid w:val="0018576C"/>
    <w:rsid w:val="00185ACB"/>
    <w:rsid w:val="001863FD"/>
    <w:rsid w:val="00186A18"/>
    <w:rsid w:val="00186E29"/>
    <w:rsid w:val="00187C8B"/>
    <w:rsid w:val="00187E67"/>
    <w:rsid w:val="0018ABB9"/>
    <w:rsid w:val="00190379"/>
    <w:rsid w:val="00190F09"/>
    <w:rsid w:val="0019101C"/>
    <w:rsid w:val="00191225"/>
    <w:rsid w:val="00191F5A"/>
    <w:rsid w:val="00192415"/>
    <w:rsid w:val="00192633"/>
    <w:rsid w:val="00192A86"/>
    <w:rsid w:val="00192D49"/>
    <w:rsid w:val="00193299"/>
    <w:rsid w:val="001936FC"/>
    <w:rsid w:val="00194021"/>
    <w:rsid w:val="00194250"/>
    <w:rsid w:val="001944B0"/>
    <w:rsid w:val="00194917"/>
    <w:rsid w:val="00194FB0"/>
    <w:rsid w:val="00195309"/>
    <w:rsid w:val="00195C45"/>
    <w:rsid w:val="00195C7C"/>
    <w:rsid w:val="00196CB7"/>
    <w:rsid w:val="001970EC"/>
    <w:rsid w:val="00197811"/>
    <w:rsid w:val="00197BB0"/>
    <w:rsid w:val="001A001E"/>
    <w:rsid w:val="001A03B0"/>
    <w:rsid w:val="001A089A"/>
    <w:rsid w:val="001A0A52"/>
    <w:rsid w:val="001A0B99"/>
    <w:rsid w:val="001A1449"/>
    <w:rsid w:val="001A1504"/>
    <w:rsid w:val="001A1A41"/>
    <w:rsid w:val="001A1DF4"/>
    <w:rsid w:val="001A1E16"/>
    <w:rsid w:val="001A1E92"/>
    <w:rsid w:val="001A1ED4"/>
    <w:rsid w:val="001A2C8D"/>
    <w:rsid w:val="001A2F5F"/>
    <w:rsid w:val="001A2FB9"/>
    <w:rsid w:val="001A304A"/>
    <w:rsid w:val="001A35AC"/>
    <w:rsid w:val="001A39AD"/>
    <w:rsid w:val="001A425E"/>
    <w:rsid w:val="001A4785"/>
    <w:rsid w:val="001A480F"/>
    <w:rsid w:val="001A5666"/>
    <w:rsid w:val="001A5697"/>
    <w:rsid w:val="001A56E4"/>
    <w:rsid w:val="001A5896"/>
    <w:rsid w:val="001A5E09"/>
    <w:rsid w:val="001A67B5"/>
    <w:rsid w:val="001A691E"/>
    <w:rsid w:val="001A6A66"/>
    <w:rsid w:val="001A6EED"/>
    <w:rsid w:val="001A71F0"/>
    <w:rsid w:val="001A72E4"/>
    <w:rsid w:val="001A7354"/>
    <w:rsid w:val="001A75F7"/>
    <w:rsid w:val="001A766B"/>
    <w:rsid w:val="001A7D61"/>
    <w:rsid w:val="001B00C0"/>
    <w:rsid w:val="001B028D"/>
    <w:rsid w:val="001B068B"/>
    <w:rsid w:val="001B0C99"/>
    <w:rsid w:val="001B11AD"/>
    <w:rsid w:val="001B1A9E"/>
    <w:rsid w:val="001B1DCD"/>
    <w:rsid w:val="001B2235"/>
    <w:rsid w:val="001B241D"/>
    <w:rsid w:val="001B3770"/>
    <w:rsid w:val="001B3981"/>
    <w:rsid w:val="001B43EA"/>
    <w:rsid w:val="001B4544"/>
    <w:rsid w:val="001B4E83"/>
    <w:rsid w:val="001B582B"/>
    <w:rsid w:val="001B5949"/>
    <w:rsid w:val="001B641B"/>
    <w:rsid w:val="001B68D7"/>
    <w:rsid w:val="001B6A79"/>
    <w:rsid w:val="001B7E02"/>
    <w:rsid w:val="001B7EBB"/>
    <w:rsid w:val="001C0087"/>
    <w:rsid w:val="001C01C2"/>
    <w:rsid w:val="001C0797"/>
    <w:rsid w:val="001C09D9"/>
    <w:rsid w:val="001C0C27"/>
    <w:rsid w:val="001C15E9"/>
    <w:rsid w:val="001C19B0"/>
    <w:rsid w:val="001C1E5D"/>
    <w:rsid w:val="001C24D1"/>
    <w:rsid w:val="001C3392"/>
    <w:rsid w:val="001C34C6"/>
    <w:rsid w:val="001C3A2A"/>
    <w:rsid w:val="001C40AE"/>
    <w:rsid w:val="001C5303"/>
    <w:rsid w:val="001C54C4"/>
    <w:rsid w:val="001C6F1B"/>
    <w:rsid w:val="001C7337"/>
    <w:rsid w:val="001C76E0"/>
    <w:rsid w:val="001C7AB1"/>
    <w:rsid w:val="001C7DD7"/>
    <w:rsid w:val="001C7EA1"/>
    <w:rsid w:val="001C7F48"/>
    <w:rsid w:val="001D12C0"/>
    <w:rsid w:val="001D1403"/>
    <w:rsid w:val="001D14CC"/>
    <w:rsid w:val="001D2551"/>
    <w:rsid w:val="001D269D"/>
    <w:rsid w:val="001D28C7"/>
    <w:rsid w:val="001D2CD3"/>
    <w:rsid w:val="001D30D8"/>
    <w:rsid w:val="001D3187"/>
    <w:rsid w:val="001D3522"/>
    <w:rsid w:val="001D388F"/>
    <w:rsid w:val="001D4479"/>
    <w:rsid w:val="001D4626"/>
    <w:rsid w:val="001D4915"/>
    <w:rsid w:val="001D49C6"/>
    <w:rsid w:val="001D4BDA"/>
    <w:rsid w:val="001D50D9"/>
    <w:rsid w:val="001D65BF"/>
    <w:rsid w:val="001D6B6C"/>
    <w:rsid w:val="001D6CCA"/>
    <w:rsid w:val="001D7A37"/>
    <w:rsid w:val="001D7A90"/>
    <w:rsid w:val="001D7B85"/>
    <w:rsid w:val="001E0895"/>
    <w:rsid w:val="001E08E4"/>
    <w:rsid w:val="001E0AA8"/>
    <w:rsid w:val="001E1475"/>
    <w:rsid w:val="001E2C86"/>
    <w:rsid w:val="001E30D4"/>
    <w:rsid w:val="001E35A3"/>
    <w:rsid w:val="001E39D8"/>
    <w:rsid w:val="001E3A5E"/>
    <w:rsid w:val="001E430A"/>
    <w:rsid w:val="001E49DC"/>
    <w:rsid w:val="001E4BE7"/>
    <w:rsid w:val="001E5196"/>
    <w:rsid w:val="001E53D9"/>
    <w:rsid w:val="001E551E"/>
    <w:rsid w:val="001E563C"/>
    <w:rsid w:val="001E597A"/>
    <w:rsid w:val="001E5CF7"/>
    <w:rsid w:val="001E61EB"/>
    <w:rsid w:val="001E6822"/>
    <w:rsid w:val="001E6CDB"/>
    <w:rsid w:val="001E6E3D"/>
    <w:rsid w:val="001E704B"/>
    <w:rsid w:val="001E707A"/>
    <w:rsid w:val="001E72E3"/>
    <w:rsid w:val="001E7559"/>
    <w:rsid w:val="001E76AD"/>
    <w:rsid w:val="001F083B"/>
    <w:rsid w:val="001F0F6B"/>
    <w:rsid w:val="001F1EB4"/>
    <w:rsid w:val="001F2185"/>
    <w:rsid w:val="001F2C6B"/>
    <w:rsid w:val="001F3303"/>
    <w:rsid w:val="001F42AB"/>
    <w:rsid w:val="001F505C"/>
    <w:rsid w:val="001F5265"/>
    <w:rsid w:val="001F5DFA"/>
    <w:rsid w:val="001F5F2E"/>
    <w:rsid w:val="001F64DA"/>
    <w:rsid w:val="001F72C9"/>
    <w:rsid w:val="001F78F8"/>
    <w:rsid w:val="001F7A91"/>
    <w:rsid w:val="001F7C13"/>
    <w:rsid w:val="00200203"/>
    <w:rsid w:val="00200A96"/>
    <w:rsid w:val="00200B05"/>
    <w:rsid w:val="00200DE8"/>
    <w:rsid w:val="00200E05"/>
    <w:rsid w:val="00200E67"/>
    <w:rsid w:val="00200FF3"/>
    <w:rsid w:val="00201242"/>
    <w:rsid w:val="0020134E"/>
    <w:rsid w:val="002019FC"/>
    <w:rsid w:val="00201E80"/>
    <w:rsid w:val="002024F5"/>
    <w:rsid w:val="00202657"/>
    <w:rsid w:val="0020291C"/>
    <w:rsid w:val="0020393C"/>
    <w:rsid w:val="00203B52"/>
    <w:rsid w:val="00204138"/>
    <w:rsid w:val="00204151"/>
    <w:rsid w:val="00204D52"/>
    <w:rsid w:val="00204F3C"/>
    <w:rsid w:val="002058D4"/>
    <w:rsid w:val="00205C30"/>
    <w:rsid w:val="00205D3A"/>
    <w:rsid w:val="00206461"/>
    <w:rsid w:val="00206706"/>
    <w:rsid w:val="00206C0A"/>
    <w:rsid w:val="00207295"/>
    <w:rsid w:val="00207A30"/>
    <w:rsid w:val="00210553"/>
    <w:rsid w:val="0021090B"/>
    <w:rsid w:val="002109F3"/>
    <w:rsid w:val="00210A48"/>
    <w:rsid w:val="00210BA3"/>
    <w:rsid w:val="00210EDD"/>
    <w:rsid w:val="00210FF2"/>
    <w:rsid w:val="00211284"/>
    <w:rsid w:val="00211327"/>
    <w:rsid w:val="002114EC"/>
    <w:rsid w:val="00211C0C"/>
    <w:rsid w:val="00211E1D"/>
    <w:rsid w:val="00211EEA"/>
    <w:rsid w:val="00211F61"/>
    <w:rsid w:val="00212042"/>
    <w:rsid w:val="002124AE"/>
    <w:rsid w:val="00213244"/>
    <w:rsid w:val="00213407"/>
    <w:rsid w:val="0021356C"/>
    <w:rsid w:val="00213644"/>
    <w:rsid w:val="00213B7D"/>
    <w:rsid w:val="00213DE5"/>
    <w:rsid w:val="00213F7E"/>
    <w:rsid w:val="0021454B"/>
    <w:rsid w:val="00214A9C"/>
    <w:rsid w:val="00214D36"/>
    <w:rsid w:val="00214E35"/>
    <w:rsid w:val="002152F0"/>
    <w:rsid w:val="00215512"/>
    <w:rsid w:val="00215624"/>
    <w:rsid w:val="00215B66"/>
    <w:rsid w:val="00216559"/>
    <w:rsid w:val="002170FA"/>
    <w:rsid w:val="0021732F"/>
    <w:rsid w:val="002202FB"/>
    <w:rsid w:val="00220356"/>
    <w:rsid w:val="00220674"/>
    <w:rsid w:val="00220681"/>
    <w:rsid w:val="00220785"/>
    <w:rsid w:val="0022083D"/>
    <w:rsid w:val="00220D37"/>
    <w:rsid w:val="0022116A"/>
    <w:rsid w:val="002214AB"/>
    <w:rsid w:val="00221B2E"/>
    <w:rsid w:val="00221BD3"/>
    <w:rsid w:val="002221BF"/>
    <w:rsid w:val="00222718"/>
    <w:rsid w:val="002229A4"/>
    <w:rsid w:val="00222C68"/>
    <w:rsid w:val="00222C89"/>
    <w:rsid w:val="00222EC5"/>
    <w:rsid w:val="00222F15"/>
    <w:rsid w:val="002231B9"/>
    <w:rsid w:val="00223270"/>
    <w:rsid w:val="00223558"/>
    <w:rsid w:val="002236B6"/>
    <w:rsid w:val="002237FB"/>
    <w:rsid w:val="002244E7"/>
    <w:rsid w:val="002245C4"/>
    <w:rsid w:val="00224BF3"/>
    <w:rsid w:val="00224EE6"/>
    <w:rsid w:val="00225A08"/>
    <w:rsid w:val="00225DB5"/>
    <w:rsid w:val="00225F5A"/>
    <w:rsid w:val="0022612B"/>
    <w:rsid w:val="002261FE"/>
    <w:rsid w:val="002268B9"/>
    <w:rsid w:val="00226D42"/>
    <w:rsid w:val="00226E72"/>
    <w:rsid w:val="0022732D"/>
    <w:rsid w:val="002275DA"/>
    <w:rsid w:val="002276E2"/>
    <w:rsid w:val="00227786"/>
    <w:rsid w:val="00227FE7"/>
    <w:rsid w:val="00230542"/>
    <w:rsid w:val="002306EB"/>
    <w:rsid w:val="002307A4"/>
    <w:rsid w:val="002307AA"/>
    <w:rsid w:val="0023086A"/>
    <w:rsid w:val="00230B12"/>
    <w:rsid w:val="00230F9A"/>
    <w:rsid w:val="00231A3C"/>
    <w:rsid w:val="00231E2D"/>
    <w:rsid w:val="002321C1"/>
    <w:rsid w:val="0023260B"/>
    <w:rsid w:val="00232B2E"/>
    <w:rsid w:val="00232F1F"/>
    <w:rsid w:val="002330D3"/>
    <w:rsid w:val="00233587"/>
    <w:rsid w:val="002338FD"/>
    <w:rsid w:val="00233CCE"/>
    <w:rsid w:val="00233DC0"/>
    <w:rsid w:val="00233F4C"/>
    <w:rsid w:val="0023555C"/>
    <w:rsid w:val="002356AD"/>
    <w:rsid w:val="00235BAE"/>
    <w:rsid w:val="00235EC9"/>
    <w:rsid w:val="00236606"/>
    <w:rsid w:val="002366D7"/>
    <w:rsid w:val="00236758"/>
    <w:rsid w:val="00236896"/>
    <w:rsid w:val="00237019"/>
    <w:rsid w:val="002376C7"/>
    <w:rsid w:val="0023A6B0"/>
    <w:rsid w:val="00240783"/>
    <w:rsid w:val="0024140E"/>
    <w:rsid w:val="002418E1"/>
    <w:rsid w:val="00241DC6"/>
    <w:rsid w:val="00242220"/>
    <w:rsid w:val="0024244B"/>
    <w:rsid w:val="002425C7"/>
    <w:rsid w:val="00243475"/>
    <w:rsid w:val="00243CEE"/>
    <w:rsid w:val="00243FD3"/>
    <w:rsid w:val="00245B95"/>
    <w:rsid w:val="00245F4B"/>
    <w:rsid w:val="002461CC"/>
    <w:rsid w:val="0024633B"/>
    <w:rsid w:val="0024657E"/>
    <w:rsid w:val="002469B9"/>
    <w:rsid w:val="00246C9D"/>
    <w:rsid w:val="002470DA"/>
    <w:rsid w:val="00247C3D"/>
    <w:rsid w:val="00247C3F"/>
    <w:rsid w:val="0025089C"/>
    <w:rsid w:val="002508B2"/>
    <w:rsid w:val="00250A81"/>
    <w:rsid w:val="00250AAD"/>
    <w:rsid w:val="00250DA0"/>
    <w:rsid w:val="00251208"/>
    <w:rsid w:val="00251804"/>
    <w:rsid w:val="00251D73"/>
    <w:rsid w:val="00251EDB"/>
    <w:rsid w:val="00252179"/>
    <w:rsid w:val="00252319"/>
    <w:rsid w:val="00252948"/>
    <w:rsid w:val="00252CC2"/>
    <w:rsid w:val="0025325C"/>
    <w:rsid w:val="002538B3"/>
    <w:rsid w:val="00253A64"/>
    <w:rsid w:val="00253F7A"/>
    <w:rsid w:val="0025498E"/>
    <w:rsid w:val="00254A21"/>
    <w:rsid w:val="00254DE4"/>
    <w:rsid w:val="002554ED"/>
    <w:rsid w:val="00255A7A"/>
    <w:rsid w:val="00255BF4"/>
    <w:rsid w:val="00255D0E"/>
    <w:rsid w:val="00255F7D"/>
    <w:rsid w:val="002560B3"/>
    <w:rsid w:val="002564C0"/>
    <w:rsid w:val="00256B5A"/>
    <w:rsid w:val="00257108"/>
    <w:rsid w:val="002573F0"/>
    <w:rsid w:val="0025777A"/>
    <w:rsid w:val="00260663"/>
    <w:rsid w:val="00261072"/>
    <w:rsid w:val="0026146F"/>
    <w:rsid w:val="0026184C"/>
    <w:rsid w:val="002620C8"/>
    <w:rsid w:val="0026219C"/>
    <w:rsid w:val="002634FB"/>
    <w:rsid w:val="00263C4A"/>
    <w:rsid w:val="00264354"/>
    <w:rsid w:val="0026457D"/>
    <w:rsid w:val="002647DB"/>
    <w:rsid w:val="00264FA0"/>
    <w:rsid w:val="002652C7"/>
    <w:rsid w:val="00265654"/>
    <w:rsid w:val="00265997"/>
    <w:rsid w:val="00265AB7"/>
    <w:rsid w:val="00265FC1"/>
    <w:rsid w:val="00265FD2"/>
    <w:rsid w:val="0026600E"/>
    <w:rsid w:val="002660FB"/>
    <w:rsid w:val="00266100"/>
    <w:rsid w:val="00266189"/>
    <w:rsid w:val="00266237"/>
    <w:rsid w:val="002668AC"/>
    <w:rsid w:val="00266980"/>
    <w:rsid w:val="00266E9F"/>
    <w:rsid w:val="0026740A"/>
    <w:rsid w:val="00267521"/>
    <w:rsid w:val="002676FD"/>
    <w:rsid w:val="00267BF5"/>
    <w:rsid w:val="00267C5D"/>
    <w:rsid w:val="002700BF"/>
    <w:rsid w:val="002702E7"/>
    <w:rsid w:val="00270C8A"/>
    <w:rsid w:val="0027104C"/>
    <w:rsid w:val="00271067"/>
    <w:rsid w:val="00271411"/>
    <w:rsid w:val="002714A8"/>
    <w:rsid w:val="002714DA"/>
    <w:rsid w:val="002715BA"/>
    <w:rsid w:val="00271846"/>
    <w:rsid w:val="00271C11"/>
    <w:rsid w:val="00272383"/>
    <w:rsid w:val="0027288F"/>
    <w:rsid w:val="00273094"/>
    <w:rsid w:val="00273206"/>
    <w:rsid w:val="002732A8"/>
    <w:rsid w:val="002732B2"/>
    <w:rsid w:val="00273943"/>
    <w:rsid w:val="0027410C"/>
    <w:rsid w:val="00274393"/>
    <w:rsid w:val="00274A75"/>
    <w:rsid w:val="00274E21"/>
    <w:rsid w:val="0027562E"/>
    <w:rsid w:val="00275B57"/>
    <w:rsid w:val="00275F14"/>
    <w:rsid w:val="0027637D"/>
    <w:rsid w:val="0027664C"/>
    <w:rsid w:val="002768CF"/>
    <w:rsid w:val="00276EAA"/>
    <w:rsid w:val="00277B95"/>
    <w:rsid w:val="0028042A"/>
    <w:rsid w:val="0028071F"/>
    <w:rsid w:val="00280983"/>
    <w:rsid w:val="00280C5A"/>
    <w:rsid w:val="002810B6"/>
    <w:rsid w:val="00281D8F"/>
    <w:rsid w:val="00283043"/>
    <w:rsid w:val="00283247"/>
    <w:rsid w:val="00283A97"/>
    <w:rsid w:val="00283AF0"/>
    <w:rsid w:val="00284674"/>
    <w:rsid w:val="002848FA"/>
    <w:rsid w:val="00284A36"/>
    <w:rsid w:val="00284E60"/>
    <w:rsid w:val="00284EC2"/>
    <w:rsid w:val="00284F41"/>
    <w:rsid w:val="00285046"/>
    <w:rsid w:val="002850A2"/>
    <w:rsid w:val="00285189"/>
    <w:rsid w:val="0028565A"/>
    <w:rsid w:val="00285891"/>
    <w:rsid w:val="00285B8B"/>
    <w:rsid w:val="0028637F"/>
    <w:rsid w:val="002868E7"/>
    <w:rsid w:val="002879A0"/>
    <w:rsid w:val="00287B4A"/>
    <w:rsid w:val="00287B5C"/>
    <w:rsid w:val="00287CD2"/>
    <w:rsid w:val="00290047"/>
    <w:rsid w:val="00290534"/>
    <w:rsid w:val="00290688"/>
    <w:rsid w:val="002907B9"/>
    <w:rsid w:val="00291399"/>
    <w:rsid w:val="002913EE"/>
    <w:rsid w:val="0029161F"/>
    <w:rsid w:val="00291FC6"/>
    <w:rsid w:val="00292469"/>
    <w:rsid w:val="00292E07"/>
    <w:rsid w:val="0029346E"/>
    <w:rsid w:val="002935D1"/>
    <w:rsid w:val="00293634"/>
    <w:rsid w:val="002936F3"/>
    <w:rsid w:val="00293789"/>
    <w:rsid w:val="0029392F"/>
    <w:rsid w:val="00294167"/>
    <w:rsid w:val="00294E0A"/>
    <w:rsid w:val="002951D8"/>
    <w:rsid w:val="002952A1"/>
    <w:rsid w:val="002959AC"/>
    <w:rsid w:val="00295AA7"/>
    <w:rsid w:val="00295ABB"/>
    <w:rsid w:val="00295C37"/>
    <w:rsid w:val="0029606E"/>
    <w:rsid w:val="00296AA7"/>
    <w:rsid w:val="00297329"/>
    <w:rsid w:val="00297433"/>
    <w:rsid w:val="00297AF3"/>
    <w:rsid w:val="002A05DE"/>
    <w:rsid w:val="002A0B9D"/>
    <w:rsid w:val="002A0DDD"/>
    <w:rsid w:val="002A1276"/>
    <w:rsid w:val="002A16B0"/>
    <w:rsid w:val="002A18F0"/>
    <w:rsid w:val="002A1C47"/>
    <w:rsid w:val="002A2300"/>
    <w:rsid w:val="002A2998"/>
    <w:rsid w:val="002A2F29"/>
    <w:rsid w:val="002A3009"/>
    <w:rsid w:val="002A3583"/>
    <w:rsid w:val="002A3D5E"/>
    <w:rsid w:val="002A462B"/>
    <w:rsid w:val="002A4847"/>
    <w:rsid w:val="002A4DDC"/>
    <w:rsid w:val="002A5A57"/>
    <w:rsid w:val="002A5B00"/>
    <w:rsid w:val="002A5B44"/>
    <w:rsid w:val="002A5BC0"/>
    <w:rsid w:val="002A62F0"/>
    <w:rsid w:val="002A64C3"/>
    <w:rsid w:val="002A6C32"/>
    <w:rsid w:val="002A769A"/>
    <w:rsid w:val="002A7B30"/>
    <w:rsid w:val="002A7B64"/>
    <w:rsid w:val="002A7C80"/>
    <w:rsid w:val="002B05DA"/>
    <w:rsid w:val="002B0820"/>
    <w:rsid w:val="002B093C"/>
    <w:rsid w:val="002B1851"/>
    <w:rsid w:val="002B1876"/>
    <w:rsid w:val="002B22DA"/>
    <w:rsid w:val="002B2C1D"/>
    <w:rsid w:val="002B3CF0"/>
    <w:rsid w:val="002B4EC4"/>
    <w:rsid w:val="002B56D0"/>
    <w:rsid w:val="002B6381"/>
    <w:rsid w:val="002B6CBB"/>
    <w:rsid w:val="002B6E38"/>
    <w:rsid w:val="002B7515"/>
    <w:rsid w:val="002B7B42"/>
    <w:rsid w:val="002B7C8C"/>
    <w:rsid w:val="002C0400"/>
    <w:rsid w:val="002C0E85"/>
    <w:rsid w:val="002C0FC9"/>
    <w:rsid w:val="002C1073"/>
    <w:rsid w:val="002C153D"/>
    <w:rsid w:val="002C198C"/>
    <w:rsid w:val="002C1FD2"/>
    <w:rsid w:val="002C274E"/>
    <w:rsid w:val="002C2E0D"/>
    <w:rsid w:val="002C2F5F"/>
    <w:rsid w:val="002C33D5"/>
    <w:rsid w:val="002C3B4A"/>
    <w:rsid w:val="002C3BC7"/>
    <w:rsid w:val="002C403E"/>
    <w:rsid w:val="002C4090"/>
    <w:rsid w:val="002C4164"/>
    <w:rsid w:val="002C4510"/>
    <w:rsid w:val="002C457F"/>
    <w:rsid w:val="002C4740"/>
    <w:rsid w:val="002C551A"/>
    <w:rsid w:val="002C5A80"/>
    <w:rsid w:val="002C5B49"/>
    <w:rsid w:val="002C5D8C"/>
    <w:rsid w:val="002C63CE"/>
    <w:rsid w:val="002C64E6"/>
    <w:rsid w:val="002C7424"/>
    <w:rsid w:val="002C7434"/>
    <w:rsid w:val="002C7A79"/>
    <w:rsid w:val="002C7D9E"/>
    <w:rsid w:val="002C7E53"/>
    <w:rsid w:val="002D04F6"/>
    <w:rsid w:val="002D0B6C"/>
    <w:rsid w:val="002D0F7A"/>
    <w:rsid w:val="002D1652"/>
    <w:rsid w:val="002D1BBE"/>
    <w:rsid w:val="002D235D"/>
    <w:rsid w:val="002D2A0B"/>
    <w:rsid w:val="002D3CDA"/>
    <w:rsid w:val="002D3DB1"/>
    <w:rsid w:val="002D46DB"/>
    <w:rsid w:val="002D475E"/>
    <w:rsid w:val="002D49C6"/>
    <w:rsid w:val="002D5351"/>
    <w:rsid w:val="002D56C7"/>
    <w:rsid w:val="002D5A0C"/>
    <w:rsid w:val="002D5FEC"/>
    <w:rsid w:val="002D6460"/>
    <w:rsid w:val="002D6527"/>
    <w:rsid w:val="002D68D3"/>
    <w:rsid w:val="002D7025"/>
    <w:rsid w:val="002D72A4"/>
    <w:rsid w:val="002D7611"/>
    <w:rsid w:val="002D7CBD"/>
    <w:rsid w:val="002D7D5D"/>
    <w:rsid w:val="002DA7D0"/>
    <w:rsid w:val="002E035D"/>
    <w:rsid w:val="002E06D7"/>
    <w:rsid w:val="002E08A0"/>
    <w:rsid w:val="002E0D4B"/>
    <w:rsid w:val="002E11B5"/>
    <w:rsid w:val="002E1405"/>
    <w:rsid w:val="002E14CB"/>
    <w:rsid w:val="002E16B7"/>
    <w:rsid w:val="002E173D"/>
    <w:rsid w:val="002E192D"/>
    <w:rsid w:val="002E1A42"/>
    <w:rsid w:val="002E1DA7"/>
    <w:rsid w:val="002E212C"/>
    <w:rsid w:val="002E3043"/>
    <w:rsid w:val="002E350B"/>
    <w:rsid w:val="002E383E"/>
    <w:rsid w:val="002E3D29"/>
    <w:rsid w:val="002E426B"/>
    <w:rsid w:val="002E438A"/>
    <w:rsid w:val="002E56BC"/>
    <w:rsid w:val="002E603E"/>
    <w:rsid w:val="002E6118"/>
    <w:rsid w:val="002E6BD7"/>
    <w:rsid w:val="002E7491"/>
    <w:rsid w:val="002E75C4"/>
    <w:rsid w:val="002E78F3"/>
    <w:rsid w:val="002E7A74"/>
    <w:rsid w:val="002E7BE3"/>
    <w:rsid w:val="002F0C50"/>
    <w:rsid w:val="002F1025"/>
    <w:rsid w:val="002F110E"/>
    <w:rsid w:val="002F1B75"/>
    <w:rsid w:val="002F1DA1"/>
    <w:rsid w:val="002F1FD2"/>
    <w:rsid w:val="002F226E"/>
    <w:rsid w:val="002F2456"/>
    <w:rsid w:val="002F259E"/>
    <w:rsid w:val="002F2ADF"/>
    <w:rsid w:val="002F2B80"/>
    <w:rsid w:val="002F2BDE"/>
    <w:rsid w:val="002F2C4E"/>
    <w:rsid w:val="002F34A3"/>
    <w:rsid w:val="002F3A95"/>
    <w:rsid w:val="002F3C2C"/>
    <w:rsid w:val="002F419F"/>
    <w:rsid w:val="002F42D8"/>
    <w:rsid w:val="002F4A1B"/>
    <w:rsid w:val="002F4F40"/>
    <w:rsid w:val="002F4FD0"/>
    <w:rsid w:val="002F5C31"/>
    <w:rsid w:val="002F5C77"/>
    <w:rsid w:val="002F6DA1"/>
    <w:rsid w:val="002F7048"/>
    <w:rsid w:val="002F7605"/>
    <w:rsid w:val="002F78E9"/>
    <w:rsid w:val="002F7909"/>
    <w:rsid w:val="0030005C"/>
    <w:rsid w:val="0030007F"/>
    <w:rsid w:val="003001E6"/>
    <w:rsid w:val="0030033D"/>
    <w:rsid w:val="003003A7"/>
    <w:rsid w:val="00300439"/>
    <w:rsid w:val="00300B8C"/>
    <w:rsid w:val="00300CD2"/>
    <w:rsid w:val="00300D58"/>
    <w:rsid w:val="00300DAF"/>
    <w:rsid w:val="00301537"/>
    <w:rsid w:val="00301639"/>
    <w:rsid w:val="00301A2B"/>
    <w:rsid w:val="00301D76"/>
    <w:rsid w:val="00302198"/>
    <w:rsid w:val="00302819"/>
    <w:rsid w:val="00302A84"/>
    <w:rsid w:val="00302DA7"/>
    <w:rsid w:val="0030391B"/>
    <w:rsid w:val="00304453"/>
    <w:rsid w:val="00304781"/>
    <w:rsid w:val="00304884"/>
    <w:rsid w:val="003049C7"/>
    <w:rsid w:val="00304F44"/>
    <w:rsid w:val="00305279"/>
    <w:rsid w:val="003055AF"/>
    <w:rsid w:val="003055BD"/>
    <w:rsid w:val="00305E4F"/>
    <w:rsid w:val="00305EBA"/>
    <w:rsid w:val="003060CF"/>
    <w:rsid w:val="003061D0"/>
    <w:rsid w:val="00306225"/>
    <w:rsid w:val="0030627E"/>
    <w:rsid w:val="0030652F"/>
    <w:rsid w:val="00307464"/>
    <w:rsid w:val="00307A4D"/>
    <w:rsid w:val="00307CE7"/>
    <w:rsid w:val="00307F36"/>
    <w:rsid w:val="003100E1"/>
    <w:rsid w:val="00310966"/>
    <w:rsid w:val="00311581"/>
    <w:rsid w:val="00311AAD"/>
    <w:rsid w:val="00311C70"/>
    <w:rsid w:val="00312318"/>
    <w:rsid w:val="00312A99"/>
    <w:rsid w:val="00312B51"/>
    <w:rsid w:val="00313037"/>
    <w:rsid w:val="00313C3C"/>
    <w:rsid w:val="00313F44"/>
    <w:rsid w:val="0031423E"/>
    <w:rsid w:val="00314DCB"/>
    <w:rsid w:val="003151E7"/>
    <w:rsid w:val="00316B3D"/>
    <w:rsid w:val="00316F17"/>
    <w:rsid w:val="0031702C"/>
    <w:rsid w:val="003172E6"/>
    <w:rsid w:val="00317769"/>
    <w:rsid w:val="00320D71"/>
    <w:rsid w:val="00320F0D"/>
    <w:rsid w:val="00321283"/>
    <w:rsid w:val="00321597"/>
    <w:rsid w:val="003216E3"/>
    <w:rsid w:val="003219FC"/>
    <w:rsid w:val="00321CAA"/>
    <w:rsid w:val="00321D7C"/>
    <w:rsid w:val="00321EB1"/>
    <w:rsid w:val="003221E4"/>
    <w:rsid w:val="003225D3"/>
    <w:rsid w:val="00322AC1"/>
    <w:rsid w:val="00323114"/>
    <w:rsid w:val="0032328D"/>
    <w:rsid w:val="0032329F"/>
    <w:rsid w:val="00323424"/>
    <w:rsid w:val="003239FE"/>
    <w:rsid w:val="00323C7D"/>
    <w:rsid w:val="00323D3F"/>
    <w:rsid w:val="00323DD7"/>
    <w:rsid w:val="00323DDD"/>
    <w:rsid w:val="003240D2"/>
    <w:rsid w:val="0032437F"/>
    <w:rsid w:val="0032446B"/>
    <w:rsid w:val="003250BF"/>
    <w:rsid w:val="0032539F"/>
    <w:rsid w:val="0032567C"/>
    <w:rsid w:val="00325C73"/>
    <w:rsid w:val="00325E40"/>
    <w:rsid w:val="00325E53"/>
    <w:rsid w:val="003265E0"/>
    <w:rsid w:val="00326731"/>
    <w:rsid w:val="003268B9"/>
    <w:rsid w:val="00326EEC"/>
    <w:rsid w:val="003272B2"/>
    <w:rsid w:val="00327382"/>
    <w:rsid w:val="00327B13"/>
    <w:rsid w:val="00327D62"/>
    <w:rsid w:val="00330465"/>
    <w:rsid w:val="0033092B"/>
    <w:rsid w:val="003314D1"/>
    <w:rsid w:val="00331E44"/>
    <w:rsid w:val="003321A5"/>
    <w:rsid w:val="0033231D"/>
    <w:rsid w:val="00332355"/>
    <w:rsid w:val="00332442"/>
    <w:rsid w:val="0033246B"/>
    <w:rsid w:val="003324B6"/>
    <w:rsid w:val="0033279C"/>
    <w:rsid w:val="00332A13"/>
    <w:rsid w:val="00332BEE"/>
    <w:rsid w:val="00332CC6"/>
    <w:rsid w:val="003332AD"/>
    <w:rsid w:val="003334A6"/>
    <w:rsid w:val="00333863"/>
    <w:rsid w:val="003339FB"/>
    <w:rsid w:val="00333A37"/>
    <w:rsid w:val="00333B8B"/>
    <w:rsid w:val="00333F1C"/>
    <w:rsid w:val="0033417F"/>
    <w:rsid w:val="003341DC"/>
    <w:rsid w:val="0033435D"/>
    <w:rsid w:val="0033453E"/>
    <w:rsid w:val="003345B9"/>
    <w:rsid w:val="0033462F"/>
    <w:rsid w:val="003348C1"/>
    <w:rsid w:val="003350C3"/>
    <w:rsid w:val="00335390"/>
    <w:rsid w:val="0033585F"/>
    <w:rsid w:val="00336370"/>
    <w:rsid w:val="00336789"/>
    <w:rsid w:val="00336C70"/>
    <w:rsid w:val="00336C78"/>
    <w:rsid w:val="003376D3"/>
    <w:rsid w:val="00337B1C"/>
    <w:rsid w:val="0034073E"/>
    <w:rsid w:val="00340C1E"/>
    <w:rsid w:val="003411AD"/>
    <w:rsid w:val="00342096"/>
    <w:rsid w:val="00342C19"/>
    <w:rsid w:val="00343198"/>
    <w:rsid w:val="00343B53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6F71"/>
    <w:rsid w:val="0034746D"/>
    <w:rsid w:val="003474FB"/>
    <w:rsid w:val="0034759E"/>
    <w:rsid w:val="003475C9"/>
    <w:rsid w:val="0034763E"/>
    <w:rsid w:val="00347679"/>
    <w:rsid w:val="00350931"/>
    <w:rsid w:val="00350AE7"/>
    <w:rsid w:val="00350DF0"/>
    <w:rsid w:val="003517ED"/>
    <w:rsid w:val="00352CE5"/>
    <w:rsid w:val="003534F4"/>
    <w:rsid w:val="003535CF"/>
    <w:rsid w:val="003538F6"/>
    <w:rsid w:val="00353AD7"/>
    <w:rsid w:val="00353D78"/>
    <w:rsid w:val="00354AE0"/>
    <w:rsid w:val="00354DC5"/>
    <w:rsid w:val="00354DE5"/>
    <w:rsid w:val="0035516B"/>
    <w:rsid w:val="003551AB"/>
    <w:rsid w:val="003560A5"/>
    <w:rsid w:val="0035611D"/>
    <w:rsid w:val="0035648D"/>
    <w:rsid w:val="0035676A"/>
    <w:rsid w:val="003567CC"/>
    <w:rsid w:val="00356B86"/>
    <w:rsid w:val="0035723A"/>
    <w:rsid w:val="0035726D"/>
    <w:rsid w:val="0035740F"/>
    <w:rsid w:val="003575BA"/>
    <w:rsid w:val="003576B5"/>
    <w:rsid w:val="0036186B"/>
    <w:rsid w:val="00361EEC"/>
    <w:rsid w:val="0036208A"/>
    <w:rsid w:val="00362574"/>
    <w:rsid w:val="00362945"/>
    <w:rsid w:val="00362DCB"/>
    <w:rsid w:val="00362EFC"/>
    <w:rsid w:val="003636FC"/>
    <w:rsid w:val="0036375D"/>
    <w:rsid w:val="00363B32"/>
    <w:rsid w:val="00363B60"/>
    <w:rsid w:val="0036402F"/>
    <w:rsid w:val="0036433F"/>
    <w:rsid w:val="00364971"/>
    <w:rsid w:val="00365354"/>
    <w:rsid w:val="0036543D"/>
    <w:rsid w:val="00365FD9"/>
    <w:rsid w:val="0036612E"/>
    <w:rsid w:val="00366370"/>
    <w:rsid w:val="00366ABC"/>
    <w:rsid w:val="0036753B"/>
    <w:rsid w:val="003707FA"/>
    <w:rsid w:val="00370A95"/>
    <w:rsid w:val="00370C4C"/>
    <w:rsid w:val="00370F8B"/>
    <w:rsid w:val="0037110E"/>
    <w:rsid w:val="003717C5"/>
    <w:rsid w:val="003717EE"/>
    <w:rsid w:val="00371F4C"/>
    <w:rsid w:val="003720E9"/>
    <w:rsid w:val="00372B51"/>
    <w:rsid w:val="00373177"/>
    <w:rsid w:val="00373842"/>
    <w:rsid w:val="0037388D"/>
    <w:rsid w:val="003738D1"/>
    <w:rsid w:val="00373B1A"/>
    <w:rsid w:val="003743B3"/>
    <w:rsid w:val="00374863"/>
    <w:rsid w:val="003748F9"/>
    <w:rsid w:val="00374996"/>
    <w:rsid w:val="00374D09"/>
    <w:rsid w:val="00374EEF"/>
    <w:rsid w:val="0037577C"/>
    <w:rsid w:val="00375A0A"/>
    <w:rsid w:val="00375F26"/>
    <w:rsid w:val="0037626E"/>
    <w:rsid w:val="0037758F"/>
    <w:rsid w:val="00380392"/>
    <w:rsid w:val="003806AC"/>
    <w:rsid w:val="00380C7F"/>
    <w:rsid w:val="00380EF6"/>
    <w:rsid w:val="003813E9"/>
    <w:rsid w:val="003815FB"/>
    <w:rsid w:val="00381AE8"/>
    <w:rsid w:val="00381FCB"/>
    <w:rsid w:val="0038240F"/>
    <w:rsid w:val="003828B0"/>
    <w:rsid w:val="003828CD"/>
    <w:rsid w:val="00382B1E"/>
    <w:rsid w:val="00382BD5"/>
    <w:rsid w:val="0038300B"/>
    <w:rsid w:val="00383645"/>
    <w:rsid w:val="00383DF7"/>
    <w:rsid w:val="00383ED8"/>
    <w:rsid w:val="003841B4"/>
    <w:rsid w:val="003841DA"/>
    <w:rsid w:val="0038426E"/>
    <w:rsid w:val="00384299"/>
    <w:rsid w:val="0038481C"/>
    <w:rsid w:val="003849CA"/>
    <w:rsid w:val="00384A4E"/>
    <w:rsid w:val="00384E27"/>
    <w:rsid w:val="00384F7E"/>
    <w:rsid w:val="0038549B"/>
    <w:rsid w:val="00385712"/>
    <w:rsid w:val="003858FE"/>
    <w:rsid w:val="00385A89"/>
    <w:rsid w:val="00386383"/>
    <w:rsid w:val="003864F5"/>
    <w:rsid w:val="00386636"/>
    <w:rsid w:val="0038682A"/>
    <w:rsid w:val="00386938"/>
    <w:rsid w:val="00386945"/>
    <w:rsid w:val="003872AB"/>
    <w:rsid w:val="00390597"/>
    <w:rsid w:val="00390650"/>
    <w:rsid w:val="0039090B"/>
    <w:rsid w:val="00390BAF"/>
    <w:rsid w:val="00391107"/>
    <w:rsid w:val="0039120B"/>
    <w:rsid w:val="00391AD0"/>
    <w:rsid w:val="00391EBF"/>
    <w:rsid w:val="0039221E"/>
    <w:rsid w:val="00392791"/>
    <w:rsid w:val="003927C9"/>
    <w:rsid w:val="003928EA"/>
    <w:rsid w:val="00393104"/>
    <w:rsid w:val="003933CC"/>
    <w:rsid w:val="00393500"/>
    <w:rsid w:val="00393CA9"/>
    <w:rsid w:val="00394409"/>
    <w:rsid w:val="00394995"/>
    <w:rsid w:val="00394DF7"/>
    <w:rsid w:val="00394F3C"/>
    <w:rsid w:val="00395260"/>
    <w:rsid w:val="003960E7"/>
    <w:rsid w:val="003963BB"/>
    <w:rsid w:val="00396BA0"/>
    <w:rsid w:val="003971FB"/>
    <w:rsid w:val="00397CAB"/>
    <w:rsid w:val="003A0622"/>
    <w:rsid w:val="003A072A"/>
    <w:rsid w:val="003A0B24"/>
    <w:rsid w:val="003A0CBA"/>
    <w:rsid w:val="003A0D62"/>
    <w:rsid w:val="003A0E65"/>
    <w:rsid w:val="003A1065"/>
    <w:rsid w:val="003A11C0"/>
    <w:rsid w:val="003A14D2"/>
    <w:rsid w:val="003A190C"/>
    <w:rsid w:val="003A1F0A"/>
    <w:rsid w:val="003A25BF"/>
    <w:rsid w:val="003A316F"/>
    <w:rsid w:val="003A326C"/>
    <w:rsid w:val="003A32E2"/>
    <w:rsid w:val="003A33B6"/>
    <w:rsid w:val="003A3CB6"/>
    <w:rsid w:val="003A3FDB"/>
    <w:rsid w:val="003A43F2"/>
    <w:rsid w:val="003A47BB"/>
    <w:rsid w:val="003A4CBC"/>
    <w:rsid w:val="003A4D18"/>
    <w:rsid w:val="003A4E05"/>
    <w:rsid w:val="003A514B"/>
    <w:rsid w:val="003A540E"/>
    <w:rsid w:val="003A553C"/>
    <w:rsid w:val="003A6AC0"/>
    <w:rsid w:val="003A7A93"/>
    <w:rsid w:val="003A7FBB"/>
    <w:rsid w:val="003B03B2"/>
    <w:rsid w:val="003B06A5"/>
    <w:rsid w:val="003B1AD9"/>
    <w:rsid w:val="003B1F4C"/>
    <w:rsid w:val="003B2328"/>
    <w:rsid w:val="003B2342"/>
    <w:rsid w:val="003B2543"/>
    <w:rsid w:val="003B2BAA"/>
    <w:rsid w:val="003B2BBA"/>
    <w:rsid w:val="003B2BE1"/>
    <w:rsid w:val="003B2BE3"/>
    <w:rsid w:val="003B2CBB"/>
    <w:rsid w:val="003B2F80"/>
    <w:rsid w:val="003B363C"/>
    <w:rsid w:val="003B37A3"/>
    <w:rsid w:val="003B398F"/>
    <w:rsid w:val="003B3E71"/>
    <w:rsid w:val="003B3F40"/>
    <w:rsid w:val="003B411C"/>
    <w:rsid w:val="003B444E"/>
    <w:rsid w:val="003B4847"/>
    <w:rsid w:val="003B493A"/>
    <w:rsid w:val="003B4A2A"/>
    <w:rsid w:val="003B4BE9"/>
    <w:rsid w:val="003B4DE9"/>
    <w:rsid w:val="003B50B1"/>
    <w:rsid w:val="003B55F6"/>
    <w:rsid w:val="003B5A7B"/>
    <w:rsid w:val="003B5CB0"/>
    <w:rsid w:val="003B618D"/>
    <w:rsid w:val="003B6450"/>
    <w:rsid w:val="003B64D0"/>
    <w:rsid w:val="003B6E03"/>
    <w:rsid w:val="003B72AC"/>
    <w:rsid w:val="003B7B35"/>
    <w:rsid w:val="003C15F3"/>
    <w:rsid w:val="003C1D4E"/>
    <w:rsid w:val="003C1E50"/>
    <w:rsid w:val="003C1E85"/>
    <w:rsid w:val="003C1EB2"/>
    <w:rsid w:val="003C233F"/>
    <w:rsid w:val="003C2341"/>
    <w:rsid w:val="003C2481"/>
    <w:rsid w:val="003C24DA"/>
    <w:rsid w:val="003C2510"/>
    <w:rsid w:val="003C2D4B"/>
    <w:rsid w:val="003C2EB1"/>
    <w:rsid w:val="003C30B2"/>
    <w:rsid w:val="003C3856"/>
    <w:rsid w:val="003C3A06"/>
    <w:rsid w:val="003C41B4"/>
    <w:rsid w:val="003C44E6"/>
    <w:rsid w:val="003C45DD"/>
    <w:rsid w:val="003C55EC"/>
    <w:rsid w:val="003C5ADD"/>
    <w:rsid w:val="003C5F93"/>
    <w:rsid w:val="003C62CC"/>
    <w:rsid w:val="003C6852"/>
    <w:rsid w:val="003C69C0"/>
    <w:rsid w:val="003C6C49"/>
    <w:rsid w:val="003C6E30"/>
    <w:rsid w:val="003C6E9F"/>
    <w:rsid w:val="003C7140"/>
    <w:rsid w:val="003C750F"/>
    <w:rsid w:val="003C7FEE"/>
    <w:rsid w:val="003D01E3"/>
    <w:rsid w:val="003D01FD"/>
    <w:rsid w:val="003D0493"/>
    <w:rsid w:val="003D050F"/>
    <w:rsid w:val="003D0A54"/>
    <w:rsid w:val="003D0F79"/>
    <w:rsid w:val="003D1149"/>
    <w:rsid w:val="003D1877"/>
    <w:rsid w:val="003D1A26"/>
    <w:rsid w:val="003D2950"/>
    <w:rsid w:val="003D2E78"/>
    <w:rsid w:val="003D3933"/>
    <w:rsid w:val="003D3A85"/>
    <w:rsid w:val="003D3D34"/>
    <w:rsid w:val="003D419B"/>
    <w:rsid w:val="003D455C"/>
    <w:rsid w:val="003D4785"/>
    <w:rsid w:val="003D4863"/>
    <w:rsid w:val="003D5AFA"/>
    <w:rsid w:val="003D6AF7"/>
    <w:rsid w:val="003D6DE5"/>
    <w:rsid w:val="003D7497"/>
    <w:rsid w:val="003D78C5"/>
    <w:rsid w:val="003D7E10"/>
    <w:rsid w:val="003E0194"/>
    <w:rsid w:val="003E0692"/>
    <w:rsid w:val="003E103E"/>
    <w:rsid w:val="003E19AD"/>
    <w:rsid w:val="003E1F22"/>
    <w:rsid w:val="003E2132"/>
    <w:rsid w:val="003E2B7D"/>
    <w:rsid w:val="003E2E64"/>
    <w:rsid w:val="003E3552"/>
    <w:rsid w:val="003E35AC"/>
    <w:rsid w:val="003E3E11"/>
    <w:rsid w:val="003E5A2D"/>
    <w:rsid w:val="003E5B8B"/>
    <w:rsid w:val="003E6721"/>
    <w:rsid w:val="003E6EAB"/>
    <w:rsid w:val="003E6FB9"/>
    <w:rsid w:val="003E7724"/>
    <w:rsid w:val="003F073F"/>
    <w:rsid w:val="003F085C"/>
    <w:rsid w:val="003F09A8"/>
    <w:rsid w:val="003F0FDE"/>
    <w:rsid w:val="003F16A7"/>
    <w:rsid w:val="003F1713"/>
    <w:rsid w:val="003F1AE6"/>
    <w:rsid w:val="003F1EC4"/>
    <w:rsid w:val="003F2156"/>
    <w:rsid w:val="003F2573"/>
    <w:rsid w:val="003F28CD"/>
    <w:rsid w:val="003F2BFB"/>
    <w:rsid w:val="003F41CE"/>
    <w:rsid w:val="003F41E2"/>
    <w:rsid w:val="003F4BBA"/>
    <w:rsid w:val="003F5BDB"/>
    <w:rsid w:val="003F5C64"/>
    <w:rsid w:val="003F5CBE"/>
    <w:rsid w:val="003F5CF6"/>
    <w:rsid w:val="003F6391"/>
    <w:rsid w:val="003F63E2"/>
    <w:rsid w:val="003F6540"/>
    <w:rsid w:val="003F667A"/>
    <w:rsid w:val="003F674B"/>
    <w:rsid w:val="003F67E3"/>
    <w:rsid w:val="003F6AD2"/>
    <w:rsid w:val="003F6CE1"/>
    <w:rsid w:val="003F7441"/>
    <w:rsid w:val="003F7461"/>
    <w:rsid w:val="003F755B"/>
    <w:rsid w:val="003F77E3"/>
    <w:rsid w:val="003F7DC0"/>
    <w:rsid w:val="00400087"/>
    <w:rsid w:val="00400B89"/>
    <w:rsid w:val="00401001"/>
    <w:rsid w:val="00401484"/>
    <w:rsid w:val="00401C10"/>
    <w:rsid w:val="0040233F"/>
    <w:rsid w:val="00402A60"/>
    <w:rsid w:val="00402F54"/>
    <w:rsid w:val="0040302A"/>
    <w:rsid w:val="0040326F"/>
    <w:rsid w:val="0040362F"/>
    <w:rsid w:val="004045E3"/>
    <w:rsid w:val="0040481C"/>
    <w:rsid w:val="00404D5C"/>
    <w:rsid w:val="00405081"/>
    <w:rsid w:val="00405200"/>
    <w:rsid w:val="00405800"/>
    <w:rsid w:val="00405984"/>
    <w:rsid w:val="00405C4D"/>
    <w:rsid w:val="0040611E"/>
    <w:rsid w:val="00406307"/>
    <w:rsid w:val="00406498"/>
    <w:rsid w:val="00406598"/>
    <w:rsid w:val="00407210"/>
    <w:rsid w:val="00407C87"/>
    <w:rsid w:val="004105E7"/>
    <w:rsid w:val="00411214"/>
    <w:rsid w:val="0041160E"/>
    <w:rsid w:val="004116C0"/>
    <w:rsid w:val="00412961"/>
    <w:rsid w:val="00412C63"/>
    <w:rsid w:val="0041307B"/>
    <w:rsid w:val="00413525"/>
    <w:rsid w:val="00413BBF"/>
    <w:rsid w:val="004140C5"/>
    <w:rsid w:val="004148DC"/>
    <w:rsid w:val="0041491B"/>
    <w:rsid w:val="00414C2E"/>
    <w:rsid w:val="00415982"/>
    <w:rsid w:val="00415DF7"/>
    <w:rsid w:val="004160CE"/>
    <w:rsid w:val="004164E3"/>
    <w:rsid w:val="00416865"/>
    <w:rsid w:val="004168D8"/>
    <w:rsid w:val="0041691C"/>
    <w:rsid w:val="00416ACA"/>
    <w:rsid w:val="00416FC8"/>
    <w:rsid w:val="00417B16"/>
    <w:rsid w:val="004202AC"/>
    <w:rsid w:val="00420307"/>
    <w:rsid w:val="00420B3C"/>
    <w:rsid w:val="00421100"/>
    <w:rsid w:val="00421852"/>
    <w:rsid w:val="00421951"/>
    <w:rsid w:val="00421AE0"/>
    <w:rsid w:val="00421D03"/>
    <w:rsid w:val="00421FE2"/>
    <w:rsid w:val="004221A6"/>
    <w:rsid w:val="004224B8"/>
    <w:rsid w:val="00422741"/>
    <w:rsid w:val="004227CF"/>
    <w:rsid w:val="00422BA3"/>
    <w:rsid w:val="00422ED6"/>
    <w:rsid w:val="00423590"/>
    <w:rsid w:val="00423881"/>
    <w:rsid w:val="00424861"/>
    <w:rsid w:val="00424FAC"/>
    <w:rsid w:val="00425774"/>
    <w:rsid w:val="00425DC3"/>
    <w:rsid w:val="00425F72"/>
    <w:rsid w:val="0042614A"/>
    <w:rsid w:val="004261A7"/>
    <w:rsid w:val="004264C2"/>
    <w:rsid w:val="00426A27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70E"/>
    <w:rsid w:val="0043181D"/>
    <w:rsid w:val="00431FCB"/>
    <w:rsid w:val="004321D2"/>
    <w:rsid w:val="004321E2"/>
    <w:rsid w:val="0043249C"/>
    <w:rsid w:val="00432E29"/>
    <w:rsid w:val="0043318A"/>
    <w:rsid w:val="004336E2"/>
    <w:rsid w:val="004340B7"/>
    <w:rsid w:val="00434255"/>
    <w:rsid w:val="00435457"/>
    <w:rsid w:val="00435542"/>
    <w:rsid w:val="00435636"/>
    <w:rsid w:val="004358AF"/>
    <w:rsid w:val="00435FE5"/>
    <w:rsid w:val="004361CE"/>
    <w:rsid w:val="004361D4"/>
    <w:rsid w:val="00436D62"/>
    <w:rsid w:val="00437252"/>
    <w:rsid w:val="004375F6"/>
    <w:rsid w:val="00437F50"/>
    <w:rsid w:val="004405CB"/>
    <w:rsid w:val="0044112B"/>
    <w:rsid w:val="00441261"/>
    <w:rsid w:val="0044127A"/>
    <w:rsid w:val="004417D8"/>
    <w:rsid w:val="00441843"/>
    <w:rsid w:val="00442AB3"/>
    <w:rsid w:val="00442F93"/>
    <w:rsid w:val="004430BA"/>
    <w:rsid w:val="00443951"/>
    <w:rsid w:val="00443E9F"/>
    <w:rsid w:val="004442ED"/>
    <w:rsid w:val="0044437B"/>
    <w:rsid w:val="00444DAB"/>
    <w:rsid w:val="0044508A"/>
    <w:rsid w:val="00445494"/>
    <w:rsid w:val="004455C5"/>
    <w:rsid w:val="0044583B"/>
    <w:rsid w:val="00445C26"/>
    <w:rsid w:val="00447020"/>
    <w:rsid w:val="004473C3"/>
    <w:rsid w:val="00447AB7"/>
    <w:rsid w:val="00447D83"/>
    <w:rsid w:val="004503A0"/>
    <w:rsid w:val="0045052C"/>
    <w:rsid w:val="00450C4C"/>
    <w:rsid w:val="00450C84"/>
    <w:rsid w:val="00450E23"/>
    <w:rsid w:val="00451297"/>
    <w:rsid w:val="004514C1"/>
    <w:rsid w:val="0045186D"/>
    <w:rsid w:val="00451C12"/>
    <w:rsid w:val="00451D71"/>
    <w:rsid w:val="00451FF0"/>
    <w:rsid w:val="004527BC"/>
    <w:rsid w:val="00452B11"/>
    <w:rsid w:val="00452D79"/>
    <w:rsid w:val="00452FE4"/>
    <w:rsid w:val="004533B1"/>
    <w:rsid w:val="00453879"/>
    <w:rsid w:val="00453D32"/>
    <w:rsid w:val="004542CC"/>
    <w:rsid w:val="0045505F"/>
    <w:rsid w:val="00455503"/>
    <w:rsid w:val="004555EC"/>
    <w:rsid w:val="00455701"/>
    <w:rsid w:val="004558F4"/>
    <w:rsid w:val="00455AEB"/>
    <w:rsid w:val="00455B02"/>
    <w:rsid w:val="00456075"/>
    <w:rsid w:val="00456D40"/>
    <w:rsid w:val="00457023"/>
    <w:rsid w:val="0045724C"/>
    <w:rsid w:val="0045776B"/>
    <w:rsid w:val="00460401"/>
    <w:rsid w:val="00460529"/>
    <w:rsid w:val="00460A64"/>
    <w:rsid w:val="00461199"/>
    <w:rsid w:val="00461669"/>
    <w:rsid w:val="00461AB7"/>
    <w:rsid w:val="00461C3F"/>
    <w:rsid w:val="00461EE0"/>
    <w:rsid w:val="00461F00"/>
    <w:rsid w:val="00462034"/>
    <w:rsid w:val="00462983"/>
    <w:rsid w:val="00462AF7"/>
    <w:rsid w:val="00462B6B"/>
    <w:rsid w:val="004631DE"/>
    <w:rsid w:val="00463376"/>
    <w:rsid w:val="00463710"/>
    <w:rsid w:val="00463D92"/>
    <w:rsid w:val="00463FDE"/>
    <w:rsid w:val="0046468D"/>
    <w:rsid w:val="00464A05"/>
    <w:rsid w:val="00464ACA"/>
    <w:rsid w:val="00464C66"/>
    <w:rsid w:val="0046551D"/>
    <w:rsid w:val="00465A41"/>
    <w:rsid w:val="00465B9B"/>
    <w:rsid w:val="0046693A"/>
    <w:rsid w:val="00466D25"/>
    <w:rsid w:val="00467314"/>
    <w:rsid w:val="004675FB"/>
    <w:rsid w:val="00470993"/>
    <w:rsid w:val="00470BDE"/>
    <w:rsid w:val="0047174A"/>
    <w:rsid w:val="00471AD5"/>
    <w:rsid w:val="00471C2A"/>
    <w:rsid w:val="00472476"/>
    <w:rsid w:val="0047266D"/>
    <w:rsid w:val="00472A53"/>
    <w:rsid w:val="00472AFC"/>
    <w:rsid w:val="00472D8F"/>
    <w:rsid w:val="00472F38"/>
    <w:rsid w:val="00472FEE"/>
    <w:rsid w:val="004731A9"/>
    <w:rsid w:val="0047336C"/>
    <w:rsid w:val="0047336D"/>
    <w:rsid w:val="00473737"/>
    <w:rsid w:val="0047390C"/>
    <w:rsid w:val="00473972"/>
    <w:rsid w:val="00474243"/>
    <w:rsid w:val="00474272"/>
    <w:rsid w:val="0047473E"/>
    <w:rsid w:val="00474869"/>
    <w:rsid w:val="00474BCB"/>
    <w:rsid w:val="004752A7"/>
    <w:rsid w:val="004755CC"/>
    <w:rsid w:val="0047571F"/>
    <w:rsid w:val="00475F91"/>
    <w:rsid w:val="0047689A"/>
    <w:rsid w:val="004769ED"/>
    <w:rsid w:val="00477F0B"/>
    <w:rsid w:val="004802E3"/>
    <w:rsid w:val="004804BA"/>
    <w:rsid w:val="00480781"/>
    <w:rsid w:val="004807EF"/>
    <w:rsid w:val="00480D30"/>
    <w:rsid w:val="00480F6B"/>
    <w:rsid w:val="004828CF"/>
    <w:rsid w:val="00482CDB"/>
    <w:rsid w:val="0048352C"/>
    <w:rsid w:val="00483B28"/>
    <w:rsid w:val="00483E60"/>
    <w:rsid w:val="00483E98"/>
    <w:rsid w:val="00484291"/>
    <w:rsid w:val="0048434F"/>
    <w:rsid w:val="00484B7B"/>
    <w:rsid w:val="00484C11"/>
    <w:rsid w:val="0048501B"/>
    <w:rsid w:val="004853C3"/>
    <w:rsid w:val="00485A79"/>
    <w:rsid w:val="00485DB7"/>
    <w:rsid w:val="00486EE3"/>
    <w:rsid w:val="004876EA"/>
    <w:rsid w:val="0048772B"/>
    <w:rsid w:val="004879FC"/>
    <w:rsid w:val="00487BCD"/>
    <w:rsid w:val="00487C74"/>
    <w:rsid w:val="004901F9"/>
    <w:rsid w:val="0049035E"/>
    <w:rsid w:val="00490516"/>
    <w:rsid w:val="00490F09"/>
    <w:rsid w:val="004914B9"/>
    <w:rsid w:val="00491B10"/>
    <w:rsid w:val="00492489"/>
    <w:rsid w:val="00492A4D"/>
    <w:rsid w:val="00492BF9"/>
    <w:rsid w:val="00493C64"/>
    <w:rsid w:val="00493DE8"/>
    <w:rsid w:val="00494047"/>
    <w:rsid w:val="004941D5"/>
    <w:rsid w:val="00494389"/>
    <w:rsid w:val="004948A7"/>
    <w:rsid w:val="00496387"/>
    <w:rsid w:val="004968E0"/>
    <w:rsid w:val="00496CA2"/>
    <w:rsid w:val="00496D90"/>
    <w:rsid w:val="00496F4B"/>
    <w:rsid w:val="00496FC2"/>
    <w:rsid w:val="0049705D"/>
    <w:rsid w:val="004973A5"/>
    <w:rsid w:val="00497779"/>
    <w:rsid w:val="004979D4"/>
    <w:rsid w:val="00497BC2"/>
    <w:rsid w:val="00497E96"/>
    <w:rsid w:val="00497EB5"/>
    <w:rsid w:val="00497FDE"/>
    <w:rsid w:val="004A0505"/>
    <w:rsid w:val="004A06D9"/>
    <w:rsid w:val="004A0804"/>
    <w:rsid w:val="004A08BA"/>
    <w:rsid w:val="004A09C6"/>
    <w:rsid w:val="004A0A8D"/>
    <w:rsid w:val="004A0BE2"/>
    <w:rsid w:val="004A173F"/>
    <w:rsid w:val="004A1B26"/>
    <w:rsid w:val="004A1BB2"/>
    <w:rsid w:val="004A20EE"/>
    <w:rsid w:val="004A267A"/>
    <w:rsid w:val="004A3067"/>
    <w:rsid w:val="004A30BB"/>
    <w:rsid w:val="004A3549"/>
    <w:rsid w:val="004A365B"/>
    <w:rsid w:val="004A38A9"/>
    <w:rsid w:val="004A40F4"/>
    <w:rsid w:val="004A4908"/>
    <w:rsid w:val="004A588D"/>
    <w:rsid w:val="004A59BA"/>
    <w:rsid w:val="004A6345"/>
    <w:rsid w:val="004A66EE"/>
    <w:rsid w:val="004A68D2"/>
    <w:rsid w:val="004A6F16"/>
    <w:rsid w:val="004A703D"/>
    <w:rsid w:val="004A7235"/>
    <w:rsid w:val="004A7347"/>
    <w:rsid w:val="004A738F"/>
    <w:rsid w:val="004A7508"/>
    <w:rsid w:val="004A7C96"/>
    <w:rsid w:val="004B00A6"/>
    <w:rsid w:val="004B0BA8"/>
    <w:rsid w:val="004B1436"/>
    <w:rsid w:val="004B1DAD"/>
    <w:rsid w:val="004B2039"/>
    <w:rsid w:val="004B2880"/>
    <w:rsid w:val="004B32EE"/>
    <w:rsid w:val="004B35C8"/>
    <w:rsid w:val="004B3866"/>
    <w:rsid w:val="004B3CC4"/>
    <w:rsid w:val="004B49D5"/>
    <w:rsid w:val="004B4A9F"/>
    <w:rsid w:val="004B4BEF"/>
    <w:rsid w:val="004B54E8"/>
    <w:rsid w:val="004B5C25"/>
    <w:rsid w:val="004B5DDB"/>
    <w:rsid w:val="004B5E7A"/>
    <w:rsid w:val="004B60D4"/>
    <w:rsid w:val="004B656A"/>
    <w:rsid w:val="004B6C4C"/>
    <w:rsid w:val="004B78E7"/>
    <w:rsid w:val="004C0366"/>
    <w:rsid w:val="004C068D"/>
    <w:rsid w:val="004C076E"/>
    <w:rsid w:val="004C0E88"/>
    <w:rsid w:val="004C1594"/>
    <w:rsid w:val="004C18BF"/>
    <w:rsid w:val="004C19C7"/>
    <w:rsid w:val="004C1B9A"/>
    <w:rsid w:val="004C2395"/>
    <w:rsid w:val="004C3308"/>
    <w:rsid w:val="004C3359"/>
    <w:rsid w:val="004C3537"/>
    <w:rsid w:val="004C3933"/>
    <w:rsid w:val="004C3AC4"/>
    <w:rsid w:val="004C3D28"/>
    <w:rsid w:val="004C4397"/>
    <w:rsid w:val="004C4441"/>
    <w:rsid w:val="004C448F"/>
    <w:rsid w:val="004C451A"/>
    <w:rsid w:val="004C4690"/>
    <w:rsid w:val="004C5464"/>
    <w:rsid w:val="004C5A87"/>
    <w:rsid w:val="004C5CC4"/>
    <w:rsid w:val="004C6643"/>
    <w:rsid w:val="004C701F"/>
    <w:rsid w:val="004C71ED"/>
    <w:rsid w:val="004C720A"/>
    <w:rsid w:val="004C72A9"/>
    <w:rsid w:val="004C7516"/>
    <w:rsid w:val="004C7563"/>
    <w:rsid w:val="004C7778"/>
    <w:rsid w:val="004C7E00"/>
    <w:rsid w:val="004C7FC9"/>
    <w:rsid w:val="004D066B"/>
    <w:rsid w:val="004D15BD"/>
    <w:rsid w:val="004D1926"/>
    <w:rsid w:val="004D19BE"/>
    <w:rsid w:val="004D1A8A"/>
    <w:rsid w:val="004D1B43"/>
    <w:rsid w:val="004D1EDE"/>
    <w:rsid w:val="004D2133"/>
    <w:rsid w:val="004D2ABA"/>
    <w:rsid w:val="004D32AE"/>
    <w:rsid w:val="004D340B"/>
    <w:rsid w:val="004D3456"/>
    <w:rsid w:val="004D3E7A"/>
    <w:rsid w:val="004D4587"/>
    <w:rsid w:val="004D5312"/>
    <w:rsid w:val="004D5461"/>
    <w:rsid w:val="004D54CE"/>
    <w:rsid w:val="004D5585"/>
    <w:rsid w:val="004D5890"/>
    <w:rsid w:val="004D599D"/>
    <w:rsid w:val="004D5C77"/>
    <w:rsid w:val="004D617B"/>
    <w:rsid w:val="004D6585"/>
    <w:rsid w:val="004D6AA3"/>
    <w:rsid w:val="004D6CC7"/>
    <w:rsid w:val="004D6EED"/>
    <w:rsid w:val="004D6FDA"/>
    <w:rsid w:val="004D714D"/>
    <w:rsid w:val="004D7B76"/>
    <w:rsid w:val="004E0713"/>
    <w:rsid w:val="004E0D9A"/>
    <w:rsid w:val="004E0E10"/>
    <w:rsid w:val="004E0EE5"/>
    <w:rsid w:val="004E0FE6"/>
    <w:rsid w:val="004E15CC"/>
    <w:rsid w:val="004E1B27"/>
    <w:rsid w:val="004E1C17"/>
    <w:rsid w:val="004E1E8D"/>
    <w:rsid w:val="004E2B9D"/>
    <w:rsid w:val="004E2CB9"/>
    <w:rsid w:val="004E3A0B"/>
    <w:rsid w:val="004E3AB2"/>
    <w:rsid w:val="004E3C67"/>
    <w:rsid w:val="004E4924"/>
    <w:rsid w:val="004E4B60"/>
    <w:rsid w:val="004E5284"/>
    <w:rsid w:val="004E55EA"/>
    <w:rsid w:val="004E56A4"/>
    <w:rsid w:val="004E6638"/>
    <w:rsid w:val="004E674E"/>
    <w:rsid w:val="004E6FA7"/>
    <w:rsid w:val="004E7562"/>
    <w:rsid w:val="004E7AD8"/>
    <w:rsid w:val="004E7D9E"/>
    <w:rsid w:val="004F00AC"/>
    <w:rsid w:val="004F036E"/>
    <w:rsid w:val="004F0431"/>
    <w:rsid w:val="004F085A"/>
    <w:rsid w:val="004F0CC6"/>
    <w:rsid w:val="004F0F72"/>
    <w:rsid w:val="004F1127"/>
    <w:rsid w:val="004F18EF"/>
    <w:rsid w:val="004F1CD5"/>
    <w:rsid w:val="004F22D3"/>
    <w:rsid w:val="004F2389"/>
    <w:rsid w:val="004F25FD"/>
    <w:rsid w:val="004F26FA"/>
    <w:rsid w:val="004F3462"/>
    <w:rsid w:val="004F34E6"/>
    <w:rsid w:val="004F3FA9"/>
    <w:rsid w:val="004F4BA8"/>
    <w:rsid w:val="004F4F4C"/>
    <w:rsid w:val="004F4FF2"/>
    <w:rsid w:val="004F56A6"/>
    <w:rsid w:val="004F604B"/>
    <w:rsid w:val="004F60BA"/>
    <w:rsid w:val="004F6A25"/>
    <w:rsid w:val="004F6B0B"/>
    <w:rsid w:val="004F7D07"/>
    <w:rsid w:val="004F7EED"/>
    <w:rsid w:val="00500052"/>
    <w:rsid w:val="00500090"/>
    <w:rsid w:val="0050192B"/>
    <w:rsid w:val="00501FE2"/>
    <w:rsid w:val="00502096"/>
    <w:rsid w:val="005028FA"/>
    <w:rsid w:val="0050316E"/>
    <w:rsid w:val="0050320F"/>
    <w:rsid w:val="00503644"/>
    <w:rsid w:val="005036A8"/>
    <w:rsid w:val="0050384E"/>
    <w:rsid w:val="005038C6"/>
    <w:rsid w:val="00503B31"/>
    <w:rsid w:val="00503D81"/>
    <w:rsid w:val="00504D61"/>
    <w:rsid w:val="00505278"/>
    <w:rsid w:val="0050630B"/>
    <w:rsid w:val="0050650E"/>
    <w:rsid w:val="0050675B"/>
    <w:rsid w:val="0050764A"/>
    <w:rsid w:val="00507C64"/>
    <w:rsid w:val="00510571"/>
    <w:rsid w:val="005107E2"/>
    <w:rsid w:val="005109CC"/>
    <w:rsid w:val="00510A15"/>
    <w:rsid w:val="00510CE3"/>
    <w:rsid w:val="005111D8"/>
    <w:rsid w:val="0051125A"/>
    <w:rsid w:val="00511A75"/>
    <w:rsid w:val="00511DEE"/>
    <w:rsid w:val="00511EF0"/>
    <w:rsid w:val="0051227F"/>
    <w:rsid w:val="005126F3"/>
    <w:rsid w:val="0051284B"/>
    <w:rsid w:val="00512C1C"/>
    <w:rsid w:val="0051359A"/>
    <w:rsid w:val="005136DD"/>
    <w:rsid w:val="00513B0C"/>
    <w:rsid w:val="00513C51"/>
    <w:rsid w:val="00513E50"/>
    <w:rsid w:val="00513F70"/>
    <w:rsid w:val="00514285"/>
    <w:rsid w:val="00514334"/>
    <w:rsid w:val="0051440B"/>
    <w:rsid w:val="005146C8"/>
    <w:rsid w:val="0051551F"/>
    <w:rsid w:val="0051563F"/>
    <w:rsid w:val="00515A85"/>
    <w:rsid w:val="00515EB3"/>
    <w:rsid w:val="00516748"/>
    <w:rsid w:val="00516778"/>
    <w:rsid w:val="00516935"/>
    <w:rsid w:val="00516974"/>
    <w:rsid w:val="00516DC5"/>
    <w:rsid w:val="00516E89"/>
    <w:rsid w:val="00516F70"/>
    <w:rsid w:val="005175C4"/>
    <w:rsid w:val="00517924"/>
    <w:rsid w:val="00517B5A"/>
    <w:rsid w:val="00517CD8"/>
    <w:rsid w:val="00517E7C"/>
    <w:rsid w:val="005201A2"/>
    <w:rsid w:val="0052059E"/>
    <w:rsid w:val="00520B9B"/>
    <w:rsid w:val="00521496"/>
    <w:rsid w:val="00521A7C"/>
    <w:rsid w:val="00521B5D"/>
    <w:rsid w:val="0052221B"/>
    <w:rsid w:val="00522AB3"/>
    <w:rsid w:val="00522BA0"/>
    <w:rsid w:val="005236CB"/>
    <w:rsid w:val="00523B8E"/>
    <w:rsid w:val="00523CA8"/>
    <w:rsid w:val="00524662"/>
    <w:rsid w:val="00524A9D"/>
    <w:rsid w:val="00524E71"/>
    <w:rsid w:val="0052564A"/>
    <w:rsid w:val="00525CD9"/>
    <w:rsid w:val="00525FA9"/>
    <w:rsid w:val="0052605C"/>
    <w:rsid w:val="00526C50"/>
    <w:rsid w:val="0052705F"/>
    <w:rsid w:val="00527FD6"/>
    <w:rsid w:val="0053012D"/>
    <w:rsid w:val="0053021B"/>
    <w:rsid w:val="00530270"/>
    <w:rsid w:val="0053041F"/>
    <w:rsid w:val="00530578"/>
    <w:rsid w:val="005305A2"/>
    <w:rsid w:val="005307A7"/>
    <w:rsid w:val="00530AE6"/>
    <w:rsid w:val="00531109"/>
    <w:rsid w:val="0053110C"/>
    <w:rsid w:val="00531540"/>
    <w:rsid w:val="0053193B"/>
    <w:rsid w:val="00531D4B"/>
    <w:rsid w:val="00532363"/>
    <w:rsid w:val="00532600"/>
    <w:rsid w:val="005328FF"/>
    <w:rsid w:val="00532B6C"/>
    <w:rsid w:val="00532D03"/>
    <w:rsid w:val="0053333D"/>
    <w:rsid w:val="00533349"/>
    <w:rsid w:val="0053339F"/>
    <w:rsid w:val="00533D85"/>
    <w:rsid w:val="00534986"/>
    <w:rsid w:val="00534B9D"/>
    <w:rsid w:val="00534D27"/>
    <w:rsid w:val="00534F64"/>
    <w:rsid w:val="00535617"/>
    <w:rsid w:val="00535C38"/>
    <w:rsid w:val="00535C6A"/>
    <w:rsid w:val="00536193"/>
    <w:rsid w:val="005361A7"/>
    <w:rsid w:val="00537480"/>
    <w:rsid w:val="0053753A"/>
    <w:rsid w:val="005375A5"/>
    <w:rsid w:val="00537947"/>
    <w:rsid w:val="00540825"/>
    <w:rsid w:val="005410BA"/>
    <w:rsid w:val="00541255"/>
    <w:rsid w:val="00541474"/>
    <w:rsid w:val="005415D7"/>
    <w:rsid w:val="00541693"/>
    <w:rsid w:val="005416DE"/>
    <w:rsid w:val="00542932"/>
    <w:rsid w:val="00542D20"/>
    <w:rsid w:val="005431CD"/>
    <w:rsid w:val="00543253"/>
    <w:rsid w:val="005432AC"/>
    <w:rsid w:val="00544092"/>
    <w:rsid w:val="0054411F"/>
    <w:rsid w:val="00544280"/>
    <w:rsid w:val="0054477E"/>
    <w:rsid w:val="00544F74"/>
    <w:rsid w:val="00544FD7"/>
    <w:rsid w:val="00545230"/>
    <w:rsid w:val="00545726"/>
    <w:rsid w:val="005457CD"/>
    <w:rsid w:val="00545AAD"/>
    <w:rsid w:val="00545BA0"/>
    <w:rsid w:val="0054606D"/>
    <w:rsid w:val="00546891"/>
    <w:rsid w:val="0054711B"/>
    <w:rsid w:val="00547277"/>
    <w:rsid w:val="0054786C"/>
    <w:rsid w:val="0055108C"/>
    <w:rsid w:val="005512D4"/>
    <w:rsid w:val="005518EB"/>
    <w:rsid w:val="00551F73"/>
    <w:rsid w:val="00552018"/>
    <w:rsid w:val="005521E8"/>
    <w:rsid w:val="00552400"/>
    <w:rsid w:val="00552435"/>
    <w:rsid w:val="00553247"/>
    <w:rsid w:val="00553756"/>
    <w:rsid w:val="00553764"/>
    <w:rsid w:val="00553E08"/>
    <w:rsid w:val="00553FEA"/>
    <w:rsid w:val="0055409E"/>
    <w:rsid w:val="0055419D"/>
    <w:rsid w:val="00554222"/>
    <w:rsid w:val="00554381"/>
    <w:rsid w:val="0055453F"/>
    <w:rsid w:val="00554686"/>
    <w:rsid w:val="00554B43"/>
    <w:rsid w:val="00554DD0"/>
    <w:rsid w:val="00554E81"/>
    <w:rsid w:val="005553C6"/>
    <w:rsid w:val="0055637F"/>
    <w:rsid w:val="00556644"/>
    <w:rsid w:val="005567C3"/>
    <w:rsid w:val="005569BF"/>
    <w:rsid w:val="00556AA8"/>
    <w:rsid w:val="00556DD6"/>
    <w:rsid w:val="00557210"/>
    <w:rsid w:val="00557711"/>
    <w:rsid w:val="00557787"/>
    <w:rsid w:val="005578FA"/>
    <w:rsid w:val="00560153"/>
    <w:rsid w:val="00560197"/>
    <w:rsid w:val="005606AB"/>
    <w:rsid w:val="005607AD"/>
    <w:rsid w:val="005610D3"/>
    <w:rsid w:val="00561163"/>
    <w:rsid w:val="00561300"/>
    <w:rsid w:val="00561799"/>
    <w:rsid w:val="005617B8"/>
    <w:rsid w:val="00561A34"/>
    <w:rsid w:val="00561C15"/>
    <w:rsid w:val="0056293F"/>
    <w:rsid w:val="00562B5F"/>
    <w:rsid w:val="00562DA8"/>
    <w:rsid w:val="00564360"/>
    <w:rsid w:val="0056438A"/>
    <w:rsid w:val="005643AE"/>
    <w:rsid w:val="00565066"/>
    <w:rsid w:val="005653B0"/>
    <w:rsid w:val="00565403"/>
    <w:rsid w:val="00565A5A"/>
    <w:rsid w:val="00565AB7"/>
    <w:rsid w:val="00565BA4"/>
    <w:rsid w:val="005660EB"/>
    <w:rsid w:val="0056617A"/>
    <w:rsid w:val="00567494"/>
    <w:rsid w:val="005704D9"/>
    <w:rsid w:val="00570511"/>
    <w:rsid w:val="00570FB8"/>
    <w:rsid w:val="00572471"/>
    <w:rsid w:val="00572608"/>
    <w:rsid w:val="00572EE8"/>
    <w:rsid w:val="0057314B"/>
    <w:rsid w:val="0057316B"/>
    <w:rsid w:val="00573973"/>
    <w:rsid w:val="00573B93"/>
    <w:rsid w:val="00573E3F"/>
    <w:rsid w:val="005740C0"/>
    <w:rsid w:val="0057457F"/>
    <w:rsid w:val="00574AB3"/>
    <w:rsid w:val="00574DA3"/>
    <w:rsid w:val="0057539F"/>
    <w:rsid w:val="005756EB"/>
    <w:rsid w:val="00575871"/>
    <w:rsid w:val="00576047"/>
    <w:rsid w:val="00576576"/>
    <w:rsid w:val="0057764B"/>
    <w:rsid w:val="005776ED"/>
    <w:rsid w:val="00577AA8"/>
    <w:rsid w:val="00577B7F"/>
    <w:rsid w:val="00577E63"/>
    <w:rsid w:val="00580036"/>
    <w:rsid w:val="005803FD"/>
    <w:rsid w:val="00580833"/>
    <w:rsid w:val="0058084E"/>
    <w:rsid w:val="00580FEA"/>
    <w:rsid w:val="00581656"/>
    <w:rsid w:val="0058203D"/>
    <w:rsid w:val="005821F5"/>
    <w:rsid w:val="0058364F"/>
    <w:rsid w:val="0058380F"/>
    <w:rsid w:val="00583B9F"/>
    <w:rsid w:val="00583CD4"/>
    <w:rsid w:val="00583D9D"/>
    <w:rsid w:val="00583E3A"/>
    <w:rsid w:val="005840AB"/>
    <w:rsid w:val="005841C2"/>
    <w:rsid w:val="0058449E"/>
    <w:rsid w:val="00584776"/>
    <w:rsid w:val="00584851"/>
    <w:rsid w:val="0058496F"/>
    <w:rsid w:val="00584D82"/>
    <w:rsid w:val="0058507B"/>
    <w:rsid w:val="00585354"/>
    <w:rsid w:val="00585BCF"/>
    <w:rsid w:val="00585FA0"/>
    <w:rsid w:val="005861D2"/>
    <w:rsid w:val="0058667D"/>
    <w:rsid w:val="0058670A"/>
    <w:rsid w:val="0058697A"/>
    <w:rsid w:val="005869F0"/>
    <w:rsid w:val="00586BC4"/>
    <w:rsid w:val="00586C3D"/>
    <w:rsid w:val="0058762E"/>
    <w:rsid w:val="005876CF"/>
    <w:rsid w:val="0058779E"/>
    <w:rsid w:val="00587AB4"/>
    <w:rsid w:val="00587DEB"/>
    <w:rsid w:val="0059029B"/>
    <w:rsid w:val="00590361"/>
    <w:rsid w:val="00590741"/>
    <w:rsid w:val="00590A09"/>
    <w:rsid w:val="005917EA"/>
    <w:rsid w:val="00591E5A"/>
    <w:rsid w:val="005920FE"/>
    <w:rsid w:val="00592938"/>
    <w:rsid w:val="00592D13"/>
    <w:rsid w:val="00592DD2"/>
    <w:rsid w:val="00593335"/>
    <w:rsid w:val="005937CC"/>
    <w:rsid w:val="00593E79"/>
    <w:rsid w:val="005941C4"/>
    <w:rsid w:val="005943FF"/>
    <w:rsid w:val="00594786"/>
    <w:rsid w:val="00595046"/>
    <w:rsid w:val="005951B7"/>
    <w:rsid w:val="005951D0"/>
    <w:rsid w:val="00595522"/>
    <w:rsid w:val="0059567D"/>
    <w:rsid w:val="0059569B"/>
    <w:rsid w:val="00595A8C"/>
    <w:rsid w:val="00595C69"/>
    <w:rsid w:val="00595E53"/>
    <w:rsid w:val="00595EDF"/>
    <w:rsid w:val="00596A87"/>
    <w:rsid w:val="00596DAE"/>
    <w:rsid w:val="00597268"/>
    <w:rsid w:val="00597B87"/>
    <w:rsid w:val="005A01E6"/>
    <w:rsid w:val="005A01E7"/>
    <w:rsid w:val="005A0415"/>
    <w:rsid w:val="005A0A45"/>
    <w:rsid w:val="005A102D"/>
    <w:rsid w:val="005A1657"/>
    <w:rsid w:val="005A1895"/>
    <w:rsid w:val="005A1E05"/>
    <w:rsid w:val="005A2072"/>
    <w:rsid w:val="005A2285"/>
    <w:rsid w:val="005A23BC"/>
    <w:rsid w:val="005A2596"/>
    <w:rsid w:val="005A2620"/>
    <w:rsid w:val="005A3123"/>
    <w:rsid w:val="005A314E"/>
    <w:rsid w:val="005A3514"/>
    <w:rsid w:val="005A3CB3"/>
    <w:rsid w:val="005A3EE0"/>
    <w:rsid w:val="005A424B"/>
    <w:rsid w:val="005A43CD"/>
    <w:rsid w:val="005A4DD0"/>
    <w:rsid w:val="005A4FF2"/>
    <w:rsid w:val="005A510E"/>
    <w:rsid w:val="005A601F"/>
    <w:rsid w:val="005A61C2"/>
    <w:rsid w:val="005A64EA"/>
    <w:rsid w:val="005A6C83"/>
    <w:rsid w:val="005A6C92"/>
    <w:rsid w:val="005A6E42"/>
    <w:rsid w:val="005A6E66"/>
    <w:rsid w:val="005A7041"/>
    <w:rsid w:val="005A7413"/>
    <w:rsid w:val="005A750C"/>
    <w:rsid w:val="005A7940"/>
    <w:rsid w:val="005A7BA9"/>
    <w:rsid w:val="005A7DE8"/>
    <w:rsid w:val="005B0305"/>
    <w:rsid w:val="005B03B1"/>
    <w:rsid w:val="005B0D8D"/>
    <w:rsid w:val="005B147D"/>
    <w:rsid w:val="005B2780"/>
    <w:rsid w:val="005B2811"/>
    <w:rsid w:val="005B3A9B"/>
    <w:rsid w:val="005B40FB"/>
    <w:rsid w:val="005B438F"/>
    <w:rsid w:val="005B48D4"/>
    <w:rsid w:val="005B4932"/>
    <w:rsid w:val="005B4A52"/>
    <w:rsid w:val="005B4E9E"/>
    <w:rsid w:val="005B578F"/>
    <w:rsid w:val="005B6158"/>
    <w:rsid w:val="005B63B0"/>
    <w:rsid w:val="005B6637"/>
    <w:rsid w:val="005B6677"/>
    <w:rsid w:val="005B67F1"/>
    <w:rsid w:val="005B696B"/>
    <w:rsid w:val="005B6ACD"/>
    <w:rsid w:val="005B6DB7"/>
    <w:rsid w:val="005B7432"/>
    <w:rsid w:val="005B79AE"/>
    <w:rsid w:val="005B79DD"/>
    <w:rsid w:val="005B7BF6"/>
    <w:rsid w:val="005C0746"/>
    <w:rsid w:val="005C08F1"/>
    <w:rsid w:val="005C09B1"/>
    <w:rsid w:val="005C0B20"/>
    <w:rsid w:val="005C0CE7"/>
    <w:rsid w:val="005C0E72"/>
    <w:rsid w:val="005C12FB"/>
    <w:rsid w:val="005C1454"/>
    <w:rsid w:val="005C147B"/>
    <w:rsid w:val="005C162A"/>
    <w:rsid w:val="005C17F8"/>
    <w:rsid w:val="005C1E0A"/>
    <w:rsid w:val="005C230E"/>
    <w:rsid w:val="005C2405"/>
    <w:rsid w:val="005C2423"/>
    <w:rsid w:val="005C32CE"/>
    <w:rsid w:val="005C34B6"/>
    <w:rsid w:val="005C36DD"/>
    <w:rsid w:val="005C49BB"/>
    <w:rsid w:val="005C4D84"/>
    <w:rsid w:val="005C4EC3"/>
    <w:rsid w:val="005C50E8"/>
    <w:rsid w:val="005C5287"/>
    <w:rsid w:val="005C5413"/>
    <w:rsid w:val="005C541F"/>
    <w:rsid w:val="005C5504"/>
    <w:rsid w:val="005C593A"/>
    <w:rsid w:val="005C5BD1"/>
    <w:rsid w:val="005C5ED4"/>
    <w:rsid w:val="005C650E"/>
    <w:rsid w:val="005C6956"/>
    <w:rsid w:val="005C6DDA"/>
    <w:rsid w:val="005C6FFB"/>
    <w:rsid w:val="005C76FE"/>
    <w:rsid w:val="005C7E17"/>
    <w:rsid w:val="005C7F17"/>
    <w:rsid w:val="005D0363"/>
    <w:rsid w:val="005D056D"/>
    <w:rsid w:val="005D1068"/>
    <w:rsid w:val="005D10D9"/>
    <w:rsid w:val="005D189E"/>
    <w:rsid w:val="005D1A94"/>
    <w:rsid w:val="005D257E"/>
    <w:rsid w:val="005D299D"/>
    <w:rsid w:val="005D2EF2"/>
    <w:rsid w:val="005D2F53"/>
    <w:rsid w:val="005D3378"/>
    <w:rsid w:val="005D35C7"/>
    <w:rsid w:val="005D38B3"/>
    <w:rsid w:val="005D3A9B"/>
    <w:rsid w:val="005D3BD4"/>
    <w:rsid w:val="005D41AB"/>
    <w:rsid w:val="005D4688"/>
    <w:rsid w:val="005D4CCF"/>
    <w:rsid w:val="005D52F2"/>
    <w:rsid w:val="005D5719"/>
    <w:rsid w:val="005D5BEB"/>
    <w:rsid w:val="005D5C2B"/>
    <w:rsid w:val="005D6EA9"/>
    <w:rsid w:val="005D71F6"/>
    <w:rsid w:val="005D7345"/>
    <w:rsid w:val="005D761A"/>
    <w:rsid w:val="005D7677"/>
    <w:rsid w:val="005E0966"/>
    <w:rsid w:val="005E1272"/>
    <w:rsid w:val="005E16BB"/>
    <w:rsid w:val="005E265D"/>
    <w:rsid w:val="005E31DE"/>
    <w:rsid w:val="005E38FC"/>
    <w:rsid w:val="005E3CE2"/>
    <w:rsid w:val="005E3F2C"/>
    <w:rsid w:val="005E42D0"/>
    <w:rsid w:val="005E4895"/>
    <w:rsid w:val="005E4916"/>
    <w:rsid w:val="005E57AC"/>
    <w:rsid w:val="005E5926"/>
    <w:rsid w:val="005E636A"/>
    <w:rsid w:val="005E6449"/>
    <w:rsid w:val="005E653D"/>
    <w:rsid w:val="005E6741"/>
    <w:rsid w:val="005E68FA"/>
    <w:rsid w:val="005E6E96"/>
    <w:rsid w:val="005E6EC7"/>
    <w:rsid w:val="005E7531"/>
    <w:rsid w:val="005E791C"/>
    <w:rsid w:val="005E7AA1"/>
    <w:rsid w:val="005E7BDD"/>
    <w:rsid w:val="005E7D3E"/>
    <w:rsid w:val="005E7DCD"/>
    <w:rsid w:val="005F0008"/>
    <w:rsid w:val="005F031A"/>
    <w:rsid w:val="005F0587"/>
    <w:rsid w:val="005F0ABC"/>
    <w:rsid w:val="005F0FE3"/>
    <w:rsid w:val="005F12A7"/>
    <w:rsid w:val="005F1648"/>
    <w:rsid w:val="005F1C15"/>
    <w:rsid w:val="005F24B6"/>
    <w:rsid w:val="005F3CD3"/>
    <w:rsid w:val="005F3FC7"/>
    <w:rsid w:val="005F41CC"/>
    <w:rsid w:val="005F4232"/>
    <w:rsid w:val="005F4271"/>
    <w:rsid w:val="005F4AD9"/>
    <w:rsid w:val="005F4CAB"/>
    <w:rsid w:val="005F5127"/>
    <w:rsid w:val="005F5E31"/>
    <w:rsid w:val="005F5E3D"/>
    <w:rsid w:val="005F5EE8"/>
    <w:rsid w:val="005F65BE"/>
    <w:rsid w:val="005F68AD"/>
    <w:rsid w:val="005F69B2"/>
    <w:rsid w:val="005F6A75"/>
    <w:rsid w:val="005F7EB4"/>
    <w:rsid w:val="0060090D"/>
    <w:rsid w:val="00600B49"/>
    <w:rsid w:val="00600C90"/>
    <w:rsid w:val="00600F5E"/>
    <w:rsid w:val="0060117F"/>
    <w:rsid w:val="006011C9"/>
    <w:rsid w:val="00601261"/>
    <w:rsid w:val="00601891"/>
    <w:rsid w:val="00601950"/>
    <w:rsid w:val="00602589"/>
    <w:rsid w:val="006026C0"/>
    <w:rsid w:val="006033B7"/>
    <w:rsid w:val="00603879"/>
    <w:rsid w:val="006042EF"/>
    <w:rsid w:val="0060502E"/>
    <w:rsid w:val="0060572A"/>
    <w:rsid w:val="00605C56"/>
    <w:rsid w:val="00605CDB"/>
    <w:rsid w:val="00606BFA"/>
    <w:rsid w:val="00607001"/>
    <w:rsid w:val="006072C6"/>
    <w:rsid w:val="00607732"/>
    <w:rsid w:val="006078EB"/>
    <w:rsid w:val="006079E9"/>
    <w:rsid w:val="006105CD"/>
    <w:rsid w:val="006106F8"/>
    <w:rsid w:val="006109AB"/>
    <w:rsid w:val="00610BF6"/>
    <w:rsid w:val="00611729"/>
    <w:rsid w:val="00611D6C"/>
    <w:rsid w:val="006121DE"/>
    <w:rsid w:val="0061226D"/>
    <w:rsid w:val="006124A6"/>
    <w:rsid w:val="00612682"/>
    <w:rsid w:val="006126F0"/>
    <w:rsid w:val="00612E3A"/>
    <w:rsid w:val="0061303B"/>
    <w:rsid w:val="00613DCE"/>
    <w:rsid w:val="00613EF9"/>
    <w:rsid w:val="00614295"/>
    <w:rsid w:val="006142D0"/>
    <w:rsid w:val="0061437D"/>
    <w:rsid w:val="00615055"/>
    <w:rsid w:val="0061571E"/>
    <w:rsid w:val="00615FD7"/>
    <w:rsid w:val="00616007"/>
    <w:rsid w:val="00616EC5"/>
    <w:rsid w:val="00617258"/>
    <w:rsid w:val="0061752D"/>
    <w:rsid w:val="00620212"/>
    <w:rsid w:val="006203BD"/>
    <w:rsid w:val="006204FC"/>
    <w:rsid w:val="006207ED"/>
    <w:rsid w:val="006214CF"/>
    <w:rsid w:val="0062166D"/>
    <w:rsid w:val="0062278D"/>
    <w:rsid w:val="006229E8"/>
    <w:rsid w:val="006233B3"/>
    <w:rsid w:val="00623607"/>
    <w:rsid w:val="00623C12"/>
    <w:rsid w:val="00623D7B"/>
    <w:rsid w:val="00623EB7"/>
    <w:rsid w:val="006245B8"/>
    <w:rsid w:val="00624622"/>
    <w:rsid w:val="00624745"/>
    <w:rsid w:val="00624FE5"/>
    <w:rsid w:val="0062508A"/>
    <w:rsid w:val="00625552"/>
    <w:rsid w:val="00625C9E"/>
    <w:rsid w:val="00626962"/>
    <w:rsid w:val="00626CB5"/>
    <w:rsid w:val="00626F72"/>
    <w:rsid w:val="006270CF"/>
    <w:rsid w:val="00627802"/>
    <w:rsid w:val="00627976"/>
    <w:rsid w:val="00627C97"/>
    <w:rsid w:val="00630466"/>
    <w:rsid w:val="00630AFF"/>
    <w:rsid w:val="00630D3A"/>
    <w:rsid w:val="00630EB6"/>
    <w:rsid w:val="00631507"/>
    <w:rsid w:val="0063188B"/>
    <w:rsid w:val="006318F2"/>
    <w:rsid w:val="00631D78"/>
    <w:rsid w:val="00631EAA"/>
    <w:rsid w:val="00632145"/>
    <w:rsid w:val="006327F0"/>
    <w:rsid w:val="00633891"/>
    <w:rsid w:val="006338E1"/>
    <w:rsid w:val="00633DBE"/>
    <w:rsid w:val="00633EAF"/>
    <w:rsid w:val="00633F2A"/>
    <w:rsid w:val="00634375"/>
    <w:rsid w:val="006343EF"/>
    <w:rsid w:val="00634744"/>
    <w:rsid w:val="00634750"/>
    <w:rsid w:val="00634D99"/>
    <w:rsid w:val="00634E9C"/>
    <w:rsid w:val="00634EA8"/>
    <w:rsid w:val="00635420"/>
    <w:rsid w:val="00635473"/>
    <w:rsid w:val="006356A9"/>
    <w:rsid w:val="00635963"/>
    <w:rsid w:val="00635B52"/>
    <w:rsid w:val="00636050"/>
    <w:rsid w:val="00636B4A"/>
    <w:rsid w:val="00636EA6"/>
    <w:rsid w:val="0063739D"/>
    <w:rsid w:val="006373A8"/>
    <w:rsid w:val="006374EA"/>
    <w:rsid w:val="00637B5B"/>
    <w:rsid w:val="00640124"/>
    <w:rsid w:val="00640373"/>
    <w:rsid w:val="006403D6"/>
    <w:rsid w:val="00640615"/>
    <w:rsid w:val="00640A2E"/>
    <w:rsid w:val="00640F1E"/>
    <w:rsid w:val="00641793"/>
    <w:rsid w:val="00641EDF"/>
    <w:rsid w:val="00642014"/>
    <w:rsid w:val="006422AB"/>
    <w:rsid w:val="00642628"/>
    <w:rsid w:val="00642A68"/>
    <w:rsid w:val="00642A74"/>
    <w:rsid w:val="006430AD"/>
    <w:rsid w:val="006430DC"/>
    <w:rsid w:val="00643509"/>
    <w:rsid w:val="00643977"/>
    <w:rsid w:val="00644599"/>
    <w:rsid w:val="00644745"/>
    <w:rsid w:val="00644D30"/>
    <w:rsid w:val="00645093"/>
    <w:rsid w:val="0064520F"/>
    <w:rsid w:val="0064522E"/>
    <w:rsid w:val="00645D38"/>
    <w:rsid w:val="00645D7E"/>
    <w:rsid w:val="00645F77"/>
    <w:rsid w:val="0064612A"/>
    <w:rsid w:val="006461B7"/>
    <w:rsid w:val="00646292"/>
    <w:rsid w:val="006465C4"/>
    <w:rsid w:val="006469AF"/>
    <w:rsid w:val="00646B23"/>
    <w:rsid w:val="00646D39"/>
    <w:rsid w:val="00647201"/>
    <w:rsid w:val="0064724B"/>
    <w:rsid w:val="0064747F"/>
    <w:rsid w:val="006474FD"/>
    <w:rsid w:val="0064750D"/>
    <w:rsid w:val="006477A2"/>
    <w:rsid w:val="00647C41"/>
    <w:rsid w:val="00650B11"/>
    <w:rsid w:val="00650C47"/>
    <w:rsid w:val="00650D85"/>
    <w:rsid w:val="0065117B"/>
    <w:rsid w:val="00651669"/>
    <w:rsid w:val="00651B1B"/>
    <w:rsid w:val="00651B88"/>
    <w:rsid w:val="00651F84"/>
    <w:rsid w:val="0065226E"/>
    <w:rsid w:val="00652398"/>
    <w:rsid w:val="00652614"/>
    <w:rsid w:val="00652638"/>
    <w:rsid w:val="00652A9C"/>
    <w:rsid w:val="00652ED2"/>
    <w:rsid w:val="00652F16"/>
    <w:rsid w:val="0065322C"/>
    <w:rsid w:val="0065348E"/>
    <w:rsid w:val="006534C6"/>
    <w:rsid w:val="00653594"/>
    <w:rsid w:val="00653860"/>
    <w:rsid w:val="00653FB1"/>
    <w:rsid w:val="00654311"/>
    <w:rsid w:val="00654647"/>
    <w:rsid w:val="00654D03"/>
    <w:rsid w:val="00655003"/>
    <w:rsid w:val="00655031"/>
    <w:rsid w:val="006558D0"/>
    <w:rsid w:val="006558FF"/>
    <w:rsid w:val="00655DAF"/>
    <w:rsid w:val="00656459"/>
    <w:rsid w:val="006566E0"/>
    <w:rsid w:val="00656991"/>
    <w:rsid w:val="00656B95"/>
    <w:rsid w:val="0065763A"/>
    <w:rsid w:val="006601D6"/>
    <w:rsid w:val="006607E9"/>
    <w:rsid w:val="00660AA8"/>
    <w:rsid w:val="00660AB6"/>
    <w:rsid w:val="00660E7E"/>
    <w:rsid w:val="00660F02"/>
    <w:rsid w:val="00661622"/>
    <w:rsid w:val="0066294C"/>
    <w:rsid w:val="00663469"/>
    <w:rsid w:val="00664010"/>
    <w:rsid w:val="00664550"/>
    <w:rsid w:val="00664860"/>
    <w:rsid w:val="00664944"/>
    <w:rsid w:val="006653DC"/>
    <w:rsid w:val="00665714"/>
    <w:rsid w:val="00665D41"/>
    <w:rsid w:val="00665DBA"/>
    <w:rsid w:val="0066635C"/>
    <w:rsid w:val="00667332"/>
    <w:rsid w:val="0066733A"/>
    <w:rsid w:val="006674FB"/>
    <w:rsid w:val="00667883"/>
    <w:rsid w:val="00667950"/>
    <w:rsid w:val="00670404"/>
    <w:rsid w:val="00670654"/>
    <w:rsid w:val="00670EA0"/>
    <w:rsid w:val="00671520"/>
    <w:rsid w:val="00671820"/>
    <w:rsid w:val="006736D8"/>
    <w:rsid w:val="00674132"/>
    <w:rsid w:val="006742DD"/>
    <w:rsid w:val="006747CC"/>
    <w:rsid w:val="006748ED"/>
    <w:rsid w:val="006750DC"/>
    <w:rsid w:val="00675286"/>
    <w:rsid w:val="0067541A"/>
    <w:rsid w:val="006754D1"/>
    <w:rsid w:val="00675C4F"/>
    <w:rsid w:val="00676053"/>
    <w:rsid w:val="006760A1"/>
    <w:rsid w:val="00676283"/>
    <w:rsid w:val="006762BA"/>
    <w:rsid w:val="00676C3F"/>
    <w:rsid w:val="00677B88"/>
    <w:rsid w:val="00677D84"/>
    <w:rsid w:val="00680325"/>
    <w:rsid w:val="00680A50"/>
    <w:rsid w:val="00680DA6"/>
    <w:rsid w:val="0068111E"/>
    <w:rsid w:val="006818B5"/>
    <w:rsid w:val="00681C37"/>
    <w:rsid w:val="00681D4E"/>
    <w:rsid w:val="00681DCB"/>
    <w:rsid w:val="00682912"/>
    <w:rsid w:val="00682A62"/>
    <w:rsid w:val="00682A6E"/>
    <w:rsid w:val="00682EF3"/>
    <w:rsid w:val="006836F0"/>
    <w:rsid w:val="0068389B"/>
    <w:rsid w:val="00683E1C"/>
    <w:rsid w:val="00684EA8"/>
    <w:rsid w:val="00685435"/>
    <w:rsid w:val="00685479"/>
    <w:rsid w:val="006856CC"/>
    <w:rsid w:val="0068595D"/>
    <w:rsid w:val="00685C07"/>
    <w:rsid w:val="00685E51"/>
    <w:rsid w:val="00686F65"/>
    <w:rsid w:val="006873EC"/>
    <w:rsid w:val="00687C6F"/>
    <w:rsid w:val="00687FA6"/>
    <w:rsid w:val="00690143"/>
    <w:rsid w:val="006905D9"/>
    <w:rsid w:val="006906F6"/>
    <w:rsid w:val="00690811"/>
    <w:rsid w:val="0069098A"/>
    <w:rsid w:val="006911EE"/>
    <w:rsid w:val="00691457"/>
    <w:rsid w:val="00691509"/>
    <w:rsid w:val="00691932"/>
    <w:rsid w:val="00692210"/>
    <w:rsid w:val="006928AF"/>
    <w:rsid w:val="00693189"/>
    <w:rsid w:val="006931BA"/>
    <w:rsid w:val="006932A0"/>
    <w:rsid w:val="00693578"/>
    <w:rsid w:val="00693C39"/>
    <w:rsid w:val="00693DE1"/>
    <w:rsid w:val="0069432C"/>
    <w:rsid w:val="006945BD"/>
    <w:rsid w:val="00694854"/>
    <w:rsid w:val="00694E9B"/>
    <w:rsid w:val="006958C1"/>
    <w:rsid w:val="00695BFA"/>
    <w:rsid w:val="006960A2"/>
    <w:rsid w:val="00697150"/>
    <w:rsid w:val="00697449"/>
    <w:rsid w:val="006978D5"/>
    <w:rsid w:val="00697B9A"/>
    <w:rsid w:val="006A013E"/>
    <w:rsid w:val="006A06EB"/>
    <w:rsid w:val="006A0B75"/>
    <w:rsid w:val="006A0E62"/>
    <w:rsid w:val="006A0EAE"/>
    <w:rsid w:val="006A0F2A"/>
    <w:rsid w:val="006A134A"/>
    <w:rsid w:val="006A1388"/>
    <w:rsid w:val="006A141C"/>
    <w:rsid w:val="006A16C0"/>
    <w:rsid w:val="006A1AF8"/>
    <w:rsid w:val="006A2796"/>
    <w:rsid w:val="006A2900"/>
    <w:rsid w:val="006A294C"/>
    <w:rsid w:val="006A295F"/>
    <w:rsid w:val="006A2C58"/>
    <w:rsid w:val="006A2CD6"/>
    <w:rsid w:val="006A2CFF"/>
    <w:rsid w:val="006A2E7F"/>
    <w:rsid w:val="006A33E2"/>
    <w:rsid w:val="006A389A"/>
    <w:rsid w:val="006A3C68"/>
    <w:rsid w:val="006A4721"/>
    <w:rsid w:val="006A483C"/>
    <w:rsid w:val="006A4B05"/>
    <w:rsid w:val="006A4B54"/>
    <w:rsid w:val="006A4D0E"/>
    <w:rsid w:val="006A55FA"/>
    <w:rsid w:val="006A63B9"/>
    <w:rsid w:val="006A6AEB"/>
    <w:rsid w:val="006A6C80"/>
    <w:rsid w:val="006A6E30"/>
    <w:rsid w:val="006A6FCA"/>
    <w:rsid w:val="006A7699"/>
    <w:rsid w:val="006A79AB"/>
    <w:rsid w:val="006A79FB"/>
    <w:rsid w:val="006A7A67"/>
    <w:rsid w:val="006B0B1C"/>
    <w:rsid w:val="006B0B97"/>
    <w:rsid w:val="006B12D6"/>
    <w:rsid w:val="006B164C"/>
    <w:rsid w:val="006B1E3D"/>
    <w:rsid w:val="006B1FF6"/>
    <w:rsid w:val="006B21B1"/>
    <w:rsid w:val="006B24CF"/>
    <w:rsid w:val="006B27F5"/>
    <w:rsid w:val="006B3681"/>
    <w:rsid w:val="006B3703"/>
    <w:rsid w:val="006B398C"/>
    <w:rsid w:val="006B3A81"/>
    <w:rsid w:val="006B3E07"/>
    <w:rsid w:val="006B3F0E"/>
    <w:rsid w:val="006B46EB"/>
    <w:rsid w:val="006B4A85"/>
    <w:rsid w:val="006B5022"/>
    <w:rsid w:val="006B536A"/>
    <w:rsid w:val="006B5760"/>
    <w:rsid w:val="006B583D"/>
    <w:rsid w:val="006B58D9"/>
    <w:rsid w:val="006B5E93"/>
    <w:rsid w:val="006B60F8"/>
    <w:rsid w:val="006B61C8"/>
    <w:rsid w:val="006B65B2"/>
    <w:rsid w:val="006B66B9"/>
    <w:rsid w:val="006B6742"/>
    <w:rsid w:val="006B6B7E"/>
    <w:rsid w:val="006B7575"/>
    <w:rsid w:val="006B78B1"/>
    <w:rsid w:val="006C004C"/>
    <w:rsid w:val="006C02C8"/>
    <w:rsid w:val="006C034E"/>
    <w:rsid w:val="006C0425"/>
    <w:rsid w:val="006C174D"/>
    <w:rsid w:val="006C1785"/>
    <w:rsid w:val="006C1868"/>
    <w:rsid w:val="006C2692"/>
    <w:rsid w:val="006C2EA8"/>
    <w:rsid w:val="006C32F6"/>
    <w:rsid w:val="006C332C"/>
    <w:rsid w:val="006C34C7"/>
    <w:rsid w:val="006C36C9"/>
    <w:rsid w:val="006C4324"/>
    <w:rsid w:val="006C4816"/>
    <w:rsid w:val="006C4A99"/>
    <w:rsid w:val="006C4AF3"/>
    <w:rsid w:val="006C50E8"/>
    <w:rsid w:val="006C57DD"/>
    <w:rsid w:val="006C5A6E"/>
    <w:rsid w:val="006C5C52"/>
    <w:rsid w:val="006C5F2A"/>
    <w:rsid w:val="006C5F3A"/>
    <w:rsid w:val="006C6377"/>
    <w:rsid w:val="006C6C71"/>
    <w:rsid w:val="006C797B"/>
    <w:rsid w:val="006C7ABB"/>
    <w:rsid w:val="006D0653"/>
    <w:rsid w:val="006D09E2"/>
    <w:rsid w:val="006D0BBD"/>
    <w:rsid w:val="006D0E24"/>
    <w:rsid w:val="006D0E57"/>
    <w:rsid w:val="006D116C"/>
    <w:rsid w:val="006D1244"/>
    <w:rsid w:val="006D1295"/>
    <w:rsid w:val="006D144C"/>
    <w:rsid w:val="006D178E"/>
    <w:rsid w:val="006D1809"/>
    <w:rsid w:val="006D1AD3"/>
    <w:rsid w:val="006D212A"/>
    <w:rsid w:val="006D240F"/>
    <w:rsid w:val="006D26A7"/>
    <w:rsid w:val="006D29E0"/>
    <w:rsid w:val="006D3570"/>
    <w:rsid w:val="006D3701"/>
    <w:rsid w:val="006D3C6E"/>
    <w:rsid w:val="006D4101"/>
    <w:rsid w:val="006D4323"/>
    <w:rsid w:val="006D4443"/>
    <w:rsid w:val="006D464D"/>
    <w:rsid w:val="006D4A54"/>
    <w:rsid w:val="006D4BBB"/>
    <w:rsid w:val="006D4BE3"/>
    <w:rsid w:val="006D4D21"/>
    <w:rsid w:val="006D5C9B"/>
    <w:rsid w:val="006D61E7"/>
    <w:rsid w:val="006D672A"/>
    <w:rsid w:val="006D68EE"/>
    <w:rsid w:val="006D728A"/>
    <w:rsid w:val="006D7372"/>
    <w:rsid w:val="006D73D1"/>
    <w:rsid w:val="006D7CE0"/>
    <w:rsid w:val="006E06CB"/>
    <w:rsid w:val="006E06E6"/>
    <w:rsid w:val="006E0AC2"/>
    <w:rsid w:val="006E0AC5"/>
    <w:rsid w:val="006E0D82"/>
    <w:rsid w:val="006E0EA3"/>
    <w:rsid w:val="006E0FEE"/>
    <w:rsid w:val="006E17C6"/>
    <w:rsid w:val="006E1C1F"/>
    <w:rsid w:val="006E20E5"/>
    <w:rsid w:val="006E211D"/>
    <w:rsid w:val="006E2217"/>
    <w:rsid w:val="006E2CF8"/>
    <w:rsid w:val="006E344B"/>
    <w:rsid w:val="006E36E5"/>
    <w:rsid w:val="006E3808"/>
    <w:rsid w:val="006E3BDB"/>
    <w:rsid w:val="006E432E"/>
    <w:rsid w:val="006E46EB"/>
    <w:rsid w:val="006E46F2"/>
    <w:rsid w:val="006E4B0D"/>
    <w:rsid w:val="006E4CCF"/>
    <w:rsid w:val="006E4DC4"/>
    <w:rsid w:val="006E55F3"/>
    <w:rsid w:val="006E5BC4"/>
    <w:rsid w:val="006E64F6"/>
    <w:rsid w:val="006E6AA4"/>
    <w:rsid w:val="006E783A"/>
    <w:rsid w:val="006E7B67"/>
    <w:rsid w:val="006E7E80"/>
    <w:rsid w:val="006F0039"/>
    <w:rsid w:val="006F019C"/>
    <w:rsid w:val="006F0503"/>
    <w:rsid w:val="006F0747"/>
    <w:rsid w:val="006F087E"/>
    <w:rsid w:val="006F0D39"/>
    <w:rsid w:val="006F0F37"/>
    <w:rsid w:val="006F1171"/>
    <w:rsid w:val="006F1462"/>
    <w:rsid w:val="006F151C"/>
    <w:rsid w:val="006F15F5"/>
    <w:rsid w:val="006F168A"/>
    <w:rsid w:val="006F17B0"/>
    <w:rsid w:val="006F230D"/>
    <w:rsid w:val="006F2605"/>
    <w:rsid w:val="006F270B"/>
    <w:rsid w:val="006F2C6B"/>
    <w:rsid w:val="006F33FF"/>
    <w:rsid w:val="006F364B"/>
    <w:rsid w:val="006F384F"/>
    <w:rsid w:val="006F395D"/>
    <w:rsid w:val="006F3B67"/>
    <w:rsid w:val="006F40EE"/>
    <w:rsid w:val="006F41D6"/>
    <w:rsid w:val="006F42F1"/>
    <w:rsid w:val="006F4805"/>
    <w:rsid w:val="006F4C19"/>
    <w:rsid w:val="006F4C7A"/>
    <w:rsid w:val="006F58B9"/>
    <w:rsid w:val="006F5F6F"/>
    <w:rsid w:val="006F60FB"/>
    <w:rsid w:val="006F6E95"/>
    <w:rsid w:val="006F7631"/>
    <w:rsid w:val="006F764A"/>
    <w:rsid w:val="006F78F9"/>
    <w:rsid w:val="006F7FB5"/>
    <w:rsid w:val="00700071"/>
    <w:rsid w:val="007007E2"/>
    <w:rsid w:val="00700999"/>
    <w:rsid w:val="00700A81"/>
    <w:rsid w:val="00700F46"/>
    <w:rsid w:val="00700FF1"/>
    <w:rsid w:val="00701353"/>
    <w:rsid w:val="00701748"/>
    <w:rsid w:val="007018C0"/>
    <w:rsid w:val="00701AE0"/>
    <w:rsid w:val="00701CE5"/>
    <w:rsid w:val="00701FB2"/>
    <w:rsid w:val="007020D6"/>
    <w:rsid w:val="00702369"/>
    <w:rsid w:val="00702F0D"/>
    <w:rsid w:val="00703475"/>
    <w:rsid w:val="00704BAF"/>
    <w:rsid w:val="00705690"/>
    <w:rsid w:val="007059E1"/>
    <w:rsid w:val="00705C8A"/>
    <w:rsid w:val="00705D0B"/>
    <w:rsid w:val="00705E81"/>
    <w:rsid w:val="0070692C"/>
    <w:rsid w:val="007070C2"/>
    <w:rsid w:val="007074F1"/>
    <w:rsid w:val="007075D9"/>
    <w:rsid w:val="00707863"/>
    <w:rsid w:val="00707DE2"/>
    <w:rsid w:val="00710AA1"/>
    <w:rsid w:val="00710FC2"/>
    <w:rsid w:val="00711399"/>
    <w:rsid w:val="0071143F"/>
    <w:rsid w:val="00711488"/>
    <w:rsid w:val="00711A5F"/>
    <w:rsid w:val="0071213C"/>
    <w:rsid w:val="00712263"/>
    <w:rsid w:val="007138E1"/>
    <w:rsid w:val="0071398F"/>
    <w:rsid w:val="00714119"/>
    <w:rsid w:val="007147FE"/>
    <w:rsid w:val="00715248"/>
    <w:rsid w:val="007152A9"/>
    <w:rsid w:val="00715905"/>
    <w:rsid w:val="00715CE9"/>
    <w:rsid w:val="00715D0C"/>
    <w:rsid w:val="007162A8"/>
    <w:rsid w:val="007162F1"/>
    <w:rsid w:val="007167B9"/>
    <w:rsid w:val="00716C61"/>
    <w:rsid w:val="00716FF6"/>
    <w:rsid w:val="00717C31"/>
    <w:rsid w:val="00717E4F"/>
    <w:rsid w:val="007201E2"/>
    <w:rsid w:val="00720323"/>
    <w:rsid w:val="00720420"/>
    <w:rsid w:val="0072058D"/>
    <w:rsid w:val="00720628"/>
    <w:rsid w:val="00720D2E"/>
    <w:rsid w:val="00720E85"/>
    <w:rsid w:val="00721BCF"/>
    <w:rsid w:val="00721E4C"/>
    <w:rsid w:val="00721F95"/>
    <w:rsid w:val="007222A6"/>
    <w:rsid w:val="007223CC"/>
    <w:rsid w:val="0072273A"/>
    <w:rsid w:val="00722A5E"/>
    <w:rsid w:val="007231D0"/>
    <w:rsid w:val="007232D5"/>
    <w:rsid w:val="00723AF4"/>
    <w:rsid w:val="00724144"/>
    <w:rsid w:val="00724189"/>
    <w:rsid w:val="00724222"/>
    <w:rsid w:val="00724695"/>
    <w:rsid w:val="00724793"/>
    <w:rsid w:val="0072497E"/>
    <w:rsid w:val="00724A2C"/>
    <w:rsid w:val="00724C50"/>
    <w:rsid w:val="00725215"/>
    <w:rsid w:val="0072526E"/>
    <w:rsid w:val="00725503"/>
    <w:rsid w:val="00725667"/>
    <w:rsid w:val="007256BA"/>
    <w:rsid w:val="00725C29"/>
    <w:rsid w:val="00725CBD"/>
    <w:rsid w:val="00725FFF"/>
    <w:rsid w:val="007263AE"/>
    <w:rsid w:val="00726608"/>
    <w:rsid w:val="007271D1"/>
    <w:rsid w:val="00727240"/>
    <w:rsid w:val="00727D0C"/>
    <w:rsid w:val="00727D41"/>
    <w:rsid w:val="00727D68"/>
    <w:rsid w:val="007305D8"/>
    <w:rsid w:val="007306D8"/>
    <w:rsid w:val="007309A7"/>
    <w:rsid w:val="007315D4"/>
    <w:rsid w:val="00731717"/>
    <w:rsid w:val="007319A0"/>
    <w:rsid w:val="00732434"/>
    <w:rsid w:val="00732478"/>
    <w:rsid w:val="007325FF"/>
    <w:rsid w:val="00732616"/>
    <w:rsid w:val="007328C5"/>
    <w:rsid w:val="00732C53"/>
    <w:rsid w:val="00733723"/>
    <w:rsid w:val="00733C51"/>
    <w:rsid w:val="00733FE2"/>
    <w:rsid w:val="00734035"/>
    <w:rsid w:val="007340C5"/>
    <w:rsid w:val="0073546C"/>
    <w:rsid w:val="007354B4"/>
    <w:rsid w:val="00735968"/>
    <w:rsid w:val="007360F4"/>
    <w:rsid w:val="00736172"/>
    <w:rsid w:val="00736DDA"/>
    <w:rsid w:val="00737089"/>
    <w:rsid w:val="00737188"/>
    <w:rsid w:val="0073719C"/>
    <w:rsid w:val="00737204"/>
    <w:rsid w:val="007375A1"/>
    <w:rsid w:val="007379CD"/>
    <w:rsid w:val="00737B51"/>
    <w:rsid w:val="00737BC1"/>
    <w:rsid w:val="00737BC8"/>
    <w:rsid w:val="0074015B"/>
    <w:rsid w:val="00740197"/>
    <w:rsid w:val="007401F6"/>
    <w:rsid w:val="007408B1"/>
    <w:rsid w:val="00740B09"/>
    <w:rsid w:val="00741244"/>
    <w:rsid w:val="00741B00"/>
    <w:rsid w:val="00741C12"/>
    <w:rsid w:val="00741E1A"/>
    <w:rsid w:val="007425B8"/>
    <w:rsid w:val="007428C0"/>
    <w:rsid w:val="00742C02"/>
    <w:rsid w:val="00742CFA"/>
    <w:rsid w:val="00742E68"/>
    <w:rsid w:val="00742EA6"/>
    <w:rsid w:val="0074370B"/>
    <w:rsid w:val="00743C1A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6CA9"/>
    <w:rsid w:val="00747033"/>
    <w:rsid w:val="00747061"/>
    <w:rsid w:val="00747095"/>
    <w:rsid w:val="0074789C"/>
    <w:rsid w:val="0074797A"/>
    <w:rsid w:val="00747A82"/>
    <w:rsid w:val="00747ABD"/>
    <w:rsid w:val="00751155"/>
    <w:rsid w:val="00751572"/>
    <w:rsid w:val="0075184D"/>
    <w:rsid w:val="00751F01"/>
    <w:rsid w:val="00752607"/>
    <w:rsid w:val="00752609"/>
    <w:rsid w:val="00752929"/>
    <w:rsid w:val="00753710"/>
    <w:rsid w:val="00753A1D"/>
    <w:rsid w:val="007543E4"/>
    <w:rsid w:val="0075446F"/>
    <w:rsid w:val="0075589C"/>
    <w:rsid w:val="00755CE1"/>
    <w:rsid w:val="00755FD2"/>
    <w:rsid w:val="007562F5"/>
    <w:rsid w:val="00756CAA"/>
    <w:rsid w:val="00756FD7"/>
    <w:rsid w:val="00757841"/>
    <w:rsid w:val="00757E13"/>
    <w:rsid w:val="00760295"/>
    <w:rsid w:val="00760333"/>
    <w:rsid w:val="007613A7"/>
    <w:rsid w:val="007613ED"/>
    <w:rsid w:val="00761F4C"/>
    <w:rsid w:val="007626AD"/>
    <w:rsid w:val="00762956"/>
    <w:rsid w:val="00763004"/>
    <w:rsid w:val="00763E52"/>
    <w:rsid w:val="00764679"/>
    <w:rsid w:val="00764B4B"/>
    <w:rsid w:val="00764C52"/>
    <w:rsid w:val="00765014"/>
    <w:rsid w:val="0076567F"/>
    <w:rsid w:val="00765709"/>
    <w:rsid w:val="00765CCE"/>
    <w:rsid w:val="00766252"/>
    <w:rsid w:val="00766636"/>
    <w:rsid w:val="007666BD"/>
    <w:rsid w:val="00766B62"/>
    <w:rsid w:val="0076778E"/>
    <w:rsid w:val="00767EFF"/>
    <w:rsid w:val="007700DF"/>
    <w:rsid w:val="00770601"/>
    <w:rsid w:val="007714BB"/>
    <w:rsid w:val="007715E7"/>
    <w:rsid w:val="00771767"/>
    <w:rsid w:val="007718C9"/>
    <w:rsid w:val="007718DF"/>
    <w:rsid w:val="007719F8"/>
    <w:rsid w:val="00772799"/>
    <w:rsid w:val="00772BA3"/>
    <w:rsid w:val="0077308B"/>
    <w:rsid w:val="007731DB"/>
    <w:rsid w:val="00773533"/>
    <w:rsid w:val="0077371A"/>
    <w:rsid w:val="00773F6D"/>
    <w:rsid w:val="00774386"/>
    <w:rsid w:val="00774B5F"/>
    <w:rsid w:val="00774D8C"/>
    <w:rsid w:val="00774F68"/>
    <w:rsid w:val="007752B5"/>
    <w:rsid w:val="0077556F"/>
    <w:rsid w:val="0077560A"/>
    <w:rsid w:val="00775D04"/>
    <w:rsid w:val="00775D27"/>
    <w:rsid w:val="007760F2"/>
    <w:rsid w:val="0077655C"/>
    <w:rsid w:val="007769CE"/>
    <w:rsid w:val="00776D0F"/>
    <w:rsid w:val="007776EB"/>
    <w:rsid w:val="00777921"/>
    <w:rsid w:val="00777C29"/>
    <w:rsid w:val="00777E8B"/>
    <w:rsid w:val="00777EBB"/>
    <w:rsid w:val="007811B4"/>
    <w:rsid w:val="007815F4"/>
    <w:rsid w:val="00781A85"/>
    <w:rsid w:val="00781C53"/>
    <w:rsid w:val="00781E6E"/>
    <w:rsid w:val="00781FCA"/>
    <w:rsid w:val="00782317"/>
    <w:rsid w:val="00782D20"/>
    <w:rsid w:val="00782D98"/>
    <w:rsid w:val="00782DFD"/>
    <w:rsid w:val="00783364"/>
    <w:rsid w:val="007834C3"/>
    <w:rsid w:val="0078373B"/>
    <w:rsid w:val="00783DF2"/>
    <w:rsid w:val="00784085"/>
    <w:rsid w:val="00784903"/>
    <w:rsid w:val="00784D39"/>
    <w:rsid w:val="00784F02"/>
    <w:rsid w:val="007853D2"/>
    <w:rsid w:val="00785CEC"/>
    <w:rsid w:val="007862A0"/>
    <w:rsid w:val="00786622"/>
    <w:rsid w:val="00786A22"/>
    <w:rsid w:val="00786C79"/>
    <w:rsid w:val="0078703B"/>
    <w:rsid w:val="00787159"/>
    <w:rsid w:val="00787B47"/>
    <w:rsid w:val="00787B8E"/>
    <w:rsid w:val="00787F35"/>
    <w:rsid w:val="007900C4"/>
    <w:rsid w:val="0079077F"/>
    <w:rsid w:val="007907A5"/>
    <w:rsid w:val="00790D07"/>
    <w:rsid w:val="00790FD2"/>
    <w:rsid w:val="0079105E"/>
    <w:rsid w:val="007911C2"/>
    <w:rsid w:val="00791316"/>
    <w:rsid w:val="00791903"/>
    <w:rsid w:val="00791F91"/>
    <w:rsid w:val="007922AE"/>
    <w:rsid w:val="007929D3"/>
    <w:rsid w:val="00792C5A"/>
    <w:rsid w:val="007931BD"/>
    <w:rsid w:val="00793219"/>
    <w:rsid w:val="00793246"/>
    <w:rsid w:val="00793A4C"/>
    <w:rsid w:val="00793DF3"/>
    <w:rsid w:val="00793F11"/>
    <w:rsid w:val="00794002"/>
    <w:rsid w:val="007944FC"/>
    <w:rsid w:val="00794CEE"/>
    <w:rsid w:val="00794F67"/>
    <w:rsid w:val="00795FE8"/>
    <w:rsid w:val="00796274"/>
    <w:rsid w:val="007963BF"/>
    <w:rsid w:val="0079680B"/>
    <w:rsid w:val="00797580"/>
    <w:rsid w:val="0079783E"/>
    <w:rsid w:val="00797B43"/>
    <w:rsid w:val="00797D8E"/>
    <w:rsid w:val="00797E2E"/>
    <w:rsid w:val="007A0352"/>
    <w:rsid w:val="007A0EE8"/>
    <w:rsid w:val="007A220E"/>
    <w:rsid w:val="007A2482"/>
    <w:rsid w:val="007A25EC"/>
    <w:rsid w:val="007A2D20"/>
    <w:rsid w:val="007A2D43"/>
    <w:rsid w:val="007A2FFD"/>
    <w:rsid w:val="007A32AD"/>
    <w:rsid w:val="007A390E"/>
    <w:rsid w:val="007A3D01"/>
    <w:rsid w:val="007A417B"/>
    <w:rsid w:val="007A4403"/>
    <w:rsid w:val="007A4576"/>
    <w:rsid w:val="007A5630"/>
    <w:rsid w:val="007A58BB"/>
    <w:rsid w:val="007A5AB7"/>
    <w:rsid w:val="007A5FB5"/>
    <w:rsid w:val="007A6140"/>
    <w:rsid w:val="007A630F"/>
    <w:rsid w:val="007A6B76"/>
    <w:rsid w:val="007A72C1"/>
    <w:rsid w:val="007A7909"/>
    <w:rsid w:val="007A7A2A"/>
    <w:rsid w:val="007A7B57"/>
    <w:rsid w:val="007A7BA3"/>
    <w:rsid w:val="007A7D79"/>
    <w:rsid w:val="007A7FC3"/>
    <w:rsid w:val="007B04F0"/>
    <w:rsid w:val="007B094B"/>
    <w:rsid w:val="007B17DB"/>
    <w:rsid w:val="007B1CE7"/>
    <w:rsid w:val="007B1D3D"/>
    <w:rsid w:val="007B1EF0"/>
    <w:rsid w:val="007B26A8"/>
    <w:rsid w:val="007B26BF"/>
    <w:rsid w:val="007B26CC"/>
    <w:rsid w:val="007B2CD4"/>
    <w:rsid w:val="007B3568"/>
    <w:rsid w:val="007B36A0"/>
    <w:rsid w:val="007B3B26"/>
    <w:rsid w:val="007B4304"/>
    <w:rsid w:val="007B431F"/>
    <w:rsid w:val="007B433D"/>
    <w:rsid w:val="007B4E2F"/>
    <w:rsid w:val="007B4FDF"/>
    <w:rsid w:val="007B565E"/>
    <w:rsid w:val="007B57CF"/>
    <w:rsid w:val="007B594E"/>
    <w:rsid w:val="007B5DC8"/>
    <w:rsid w:val="007B5E9A"/>
    <w:rsid w:val="007B6955"/>
    <w:rsid w:val="007B6A53"/>
    <w:rsid w:val="007B6C70"/>
    <w:rsid w:val="007B78A0"/>
    <w:rsid w:val="007B7B93"/>
    <w:rsid w:val="007C027F"/>
    <w:rsid w:val="007C03D8"/>
    <w:rsid w:val="007C093F"/>
    <w:rsid w:val="007C0A8B"/>
    <w:rsid w:val="007C0ACE"/>
    <w:rsid w:val="007C0C5A"/>
    <w:rsid w:val="007C0FCF"/>
    <w:rsid w:val="007C1001"/>
    <w:rsid w:val="007C1385"/>
    <w:rsid w:val="007C1423"/>
    <w:rsid w:val="007C177E"/>
    <w:rsid w:val="007C1B49"/>
    <w:rsid w:val="007C2137"/>
    <w:rsid w:val="007C2536"/>
    <w:rsid w:val="007C26A5"/>
    <w:rsid w:val="007C3423"/>
    <w:rsid w:val="007C36E6"/>
    <w:rsid w:val="007C378A"/>
    <w:rsid w:val="007C3E1B"/>
    <w:rsid w:val="007C4444"/>
    <w:rsid w:val="007C4B16"/>
    <w:rsid w:val="007C4EF7"/>
    <w:rsid w:val="007C4FFE"/>
    <w:rsid w:val="007C51E5"/>
    <w:rsid w:val="007C5344"/>
    <w:rsid w:val="007C5EBB"/>
    <w:rsid w:val="007C620C"/>
    <w:rsid w:val="007C630F"/>
    <w:rsid w:val="007C6DDA"/>
    <w:rsid w:val="007C6FBF"/>
    <w:rsid w:val="007C74F0"/>
    <w:rsid w:val="007C7F19"/>
    <w:rsid w:val="007C7FD4"/>
    <w:rsid w:val="007D10F1"/>
    <w:rsid w:val="007D162F"/>
    <w:rsid w:val="007D1739"/>
    <w:rsid w:val="007D1762"/>
    <w:rsid w:val="007D1FD4"/>
    <w:rsid w:val="007D2986"/>
    <w:rsid w:val="007D2A98"/>
    <w:rsid w:val="007D2B7E"/>
    <w:rsid w:val="007D358F"/>
    <w:rsid w:val="007D365A"/>
    <w:rsid w:val="007D3944"/>
    <w:rsid w:val="007D3BC4"/>
    <w:rsid w:val="007D3D20"/>
    <w:rsid w:val="007D3D3D"/>
    <w:rsid w:val="007D421E"/>
    <w:rsid w:val="007D5B20"/>
    <w:rsid w:val="007D5B2D"/>
    <w:rsid w:val="007D5D5F"/>
    <w:rsid w:val="007D6485"/>
    <w:rsid w:val="007D697A"/>
    <w:rsid w:val="007D6DAB"/>
    <w:rsid w:val="007D70D3"/>
    <w:rsid w:val="007D7411"/>
    <w:rsid w:val="007D75DD"/>
    <w:rsid w:val="007D77D0"/>
    <w:rsid w:val="007E031A"/>
    <w:rsid w:val="007E0454"/>
    <w:rsid w:val="007E0A36"/>
    <w:rsid w:val="007E15B7"/>
    <w:rsid w:val="007E182E"/>
    <w:rsid w:val="007E226C"/>
    <w:rsid w:val="007E241A"/>
    <w:rsid w:val="007E24BE"/>
    <w:rsid w:val="007E2631"/>
    <w:rsid w:val="007E37C6"/>
    <w:rsid w:val="007E385E"/>
    <w:rsid w:val="007E3A60"/>
    <w:rsid w:val="007E3D0E"/>
    <w:rsid w:val="007E41BE"/>
    <w:rsid w:val="007E4237"/>
    <w:rsid w:val="007E5381"/>
    <w:rsid w:val="007E5848"/>
    <w:rsid w:val="007E59D3"/>
    <w:rsid w:val="007E5B26"/>
    <w:rsid w:val="007E5C23"/>
    <w:rsid w:val="007E5D18"/>
    <w:rsid w:val="007E5EB9"/>
    <w:rsid w:val="007E5F7F"/>
    <w:rsid w:val="007E60D2"/>
    <w:rsid w:val="007E6446"/>
    <w:rsid w:val="007E6690"/>
    <w:rsid w:val="007E7BFE"/>
    <w:rsid w:val="007E7C6D"/>
    <w:rsid w:val="007E7E33"/>
    <w:rsid w:val="007F0653"/>
    <w:rsid w:val="007F0AC5"/>
    <w:rsid w:val="007F0BC9"/>
    <w:rsid w:val="007F0F52"/>
    <w:rsid w:val="007F1FED"/>
    <w:rsid w:val="007F22D6"/>
    <w:rsid w:val="007F3325"/>
    <w:rsid w:val="007F3560"/>
    <w:rsid w:val="007F4426"/>
    <w:rsid w:val="007F4697"/>
    <w:rsid w:val="007F48F7"/>
    <w:rsid w:val="007F4CC1"/>
    <w:rsid w:val="007F4CD6"/>
    <w:rsid w:val="007F4D56"/>
    <w:rsid w:val="007F52A2"/>
    <w:rsid w:val="007F54B3"/>
    <w:rsid w:val="007F54D4"/>
    <w:rsid w:val="007F5637"/>
    <w:rsid w:val="007F5F5E"/>
    <w:rsid w:val="007F6C7F"/>
    <w:rsid w:val="007F6FA0"/>
    <w:rsid w:val="007F71FF"/>
    <w:rsid w:val="007F7413"/>
    <w:rsid w:val="008007A4"/>
    <w:rsid w:val="00800B19"/>
    <w:rsid w:val="0080272A"/>
    <w:rsid w:val="00802799"/>
    <w:rsid w:val="00802987"/>
    <w:rsid w:val="0080348B"/>
    <w:rsid w:val="00803584"/>
    <w:rsid w:val="00803817"/>
    <w:rsid w:val="00803990"/>
    <w:rsid w:val="00803F1B"/>
    <w:rsid w:val="00804094"/>
    <w:rsid w:val="008045C7"/>
    <w:rsid w:val="00804B96"/>
    <w:rsid w:val="00804C1B"/>
    <w:rsid w:val="0080512E"/>
    <w:rsid w:val="00806C44"/>
    <w:rsid w:val="0080778C"/>
    <w:rsid w:val="00807D10"/>
    <w:rsid w:val="008102A8"/>
    <w:rsid w:val="008108B9"/>
    <w:rsid w:val="008108FC"/>
    <w:rsid w:val="00810E09"/>
    <w:rsid w:val="008114F9"/>
    <w:rsid w:val="0081160F"/>
    <w:rsid w:val="00812335"/>
    <w:rsid w:val="00812E24"/>
    <w:rsid w:val="0081339D"/>
    <w:rsid w:val="0081437E"/>
    <w:rsid w:val="008143B4"/>
    <w:rsid w:val="00814605"/>
    <w:rsid w:val="0081490A"/>
    <w:rsid w:val="00814A20"/>
    <w:rsid w:val="00816002"/>
    <w:rsid w:val="00816538"/>
    <w:rsid w:val="00816815"/>
    <w:rsid w:val="008168E5"/>
    <w:rsid w:val="00816A54"/>
    <w:rsid w:val="00816BF5"/>
    <w:rsid w:val="008177A9"/>
    <w:rsid w:val="00817970"/>
    <w:rsid w:val="00817A54"/>
    <w:rsid w:val="00817D19"/>
    <w:rsid w:val="00817D5A"/>
    <w:rsid w:val="00817E41"/>
    <w:rsid w:val="00817E47"/>
    <w:rsid w:val="00817EFA"/>
    <w:rsid w:val="00820667"/>
    <w:rsid w:val="0082084D"/>
    <w:rsid w:val="00820DE9"/>
    <w:rsid w:val="00820E90"/>
    <w:rsid w:val="00821185"/>
    <w:rsid w:val="008212B8"/>
    <w:rsid w:val="0082177F"/>
    <w:rsid w:val="00822437"/>
    <w:rsid w:val="00822825"/>
    <w:rsid w:val="00822902"/>
    <w:rsid w:val="00822E61"/>
    <w:rsid w:val="00823845"/>
    <w:rsid w:val="0082389D"/>
    <w:rsid w:val="00823A83"/>
    <w:rsid w:val="00823AD7"/>
    <w:rsid w:val="00824055"/>
    <w:rsid w:val="00824495"/>
    <w:rsid w:val="0082460F"/>
    <w:rsid w:val="008247C1"/>
    <w:rsid w:val="008247F7"/>
    <w:rsid w:val="00824E45"/>
    <w:rsid w:val="00824EF9"/>
    <w:rsid w:val="00824F6F"/>
    <w:rsid w:val="00825321"/>
    <w:rsid w:val="0082545C"/>
    <w:rsid w:val="008255BD"/>
    <w:rsid w:val="00825B7C"/>
    <w:rsid w:val="00825F49"/>
    <w:rsid w:val="00826775"/>
    <w:rsid w:val="00826988"/>
    <w:rsid w:val="00826EFA"/>
    <w:rsid w:val="0082724F"/>
    <w:rsid w:val="00827298"/>
    <w:rsid w:val="00827776"/>
    <w:rsid w:val="00827B42"/>
    <w:rsid w:val="00830445"/>
    <w:rsid w:val="00830492"/>
    <w:rsid w:val="008305F5"/>
    <w:rsid w:val="00831395"/>
    <w:rsid w:val="0083150C"/>
    <w:rsid w:val="008315E8"/>
    <w:rsid w:val="00831936"/>
    <w:rsid w:val="00831A55"/>
    <w:rsid w:val="00832AB4"/>
    <w:rsid w:val="00832C05"/>
    <w:rsid w:val="0083305D"/>
    <w:rsid w:val="0083316C"/>
    <w:rsid w:val="008332D6"/>
    <w:rsid w:val="0083369E"/>
    <w:rsid w:val="00833B68"/>
    <w:rsid w:val="00833DCF"/>
    <w:rsid w:val="00834551"/>
    <w:rsid w:val="00834611"/>
    <w:rsid w:val="00834C0D"/>
    <w:rsid w:val="008363D4"/>
    <w:rsid w:val="008364BD"/>
    <w:rsid w:val="00836AF0"/>
    <w:rsid w:val="00836B45"/>
    <w:rsid w:val="00836EAA"/>
    <w:rsid w:val="00837029"/>
    <w:rsid w:val="0083715D"/>
    <w:rsid w:val="00837318"/>
    <w:rsid w:val="00837FD5"/>
    <w:rsid w:val="0084020C"/>
    <w:rsid w:val="00840523"/>
    <w:rsid w:val="008405C5"/>
    <w:rsid w:val="00840BB5"/>
    <w:rsid w:val="00841A17"/>
    <w:rsid w:val="00842003"/>
    <w:rsid w:val="008423EE"/>
    <w:rsid w:val="0084255F"/>
    <w:rsid w:val="0084291D"/>
    <w:rsid w:val="00842EA5"/>
    <w:rsid w:val="0084342C"/>
    <w:rsid w:val="0084356F"/>
    <w:rsid w:val="008442F7"/>
    <w:rsid w:val="0084449B"/>
    <w:rsid w:val="008445A8"/>
    <w:rsid w:val="008447BE"/>
    <w:rsid w:val="0084575D"/>
    <w:rsid w:val="0084592E"/>
    <w:rsid w:val="00845AAE"/>
    <w:rsid w:val="00845AE7"/>
    <w:rsid w:val="00845BD5"/>
    <w:rsid w:val="008460AD"/>
    <w:rsid w:val="00847CC6"/>
    <w:rsid w:val="00850238"/>
    <w:rsid w:val="00850346"/>
    <w:rsid w:val="0085054B"/>
    <w:rsid w:val="008508B4"/>
    <w:rsid w:val="00850B84"/>
    <w:rsid w:val="00850FD4"/>
    <w:rsid w:val="008510BC"/>
    <w:rsid w:val="00851545"/>
    <w:rsid w:val="008515DD"/>
    <w:rsid w:val="00851A20"/>
    <w:rsid w:val="0085242B"/>
    <w:rsid w:val="00852822"/>
    <w:rsid w:val="00852A47"/>
    <w:rsid w:val="00853403"/>
    <w:rsid w:val="008536C1"/>
    <w:rsid w:val="00853AA9"/>
    <w:rsid w:val="00853AC0"/>
    <w:rsid w:val="00853FD9"/>
    <w:rsid w:val="0085414A"/>
    <w:rsid w:val="0085421A"/>
    <w:rsid w:val="00854700"/>
    <w:rsid w:val="00855059"/>
    <w:rsid w:val="0085553E"/>
    <w:rsid w:val="00855B68"/>
    <w:rsid w:val="00855CA4"/>
    <w:rsid w:val="00856F11"/>
    <w:rsid w:val="00857100"/>
    <w:rsid w:val="00857D79"/>
    <w:rsid w:val="00857EB1"/>
    <w:rsid w:val="00857EBD"/>
    <w:rsid w:val="00857F58"/>
    <w:rsid w:val="0086098C"/>
    <w:rsid w:val="00860A81"/>
    <w:rsid w:val="00860B8C"/>
    <w:rsid w:val="00860E5A"/>
    <w:rsid w:val="00861129"/>
    <w:rsid w:val="008612AF"/>
    <w:rsid w:val="0086153D"/>
    <w:rsid w:val="00861B4D"/>
    <w:rsid w:val="00861B9F"/>
    <w:rsid w:val="00861BFD"/>
    <w:rsid w:val="00861CF1"/>
    <w:rsid w:val="00861D62"/>
    <w:rsid w:val="00861D74"/>
    <w:rsid w:val="00861F07"/>
    <w:rsid w:val="008621FF"/>
    <w:rsid w:val="0086248C"/>
    <w:rsid w:val="008633FA"/>
    <w:rsid w:val="0086357B"/>
    <w:rsid w:val="008641CF"/>
    <w:rsid w:val="00864320"/>
    <w:rsid w:val="00864705"/>
    <w:rsid w:val="00864C00"/>
    <w:rsid w:val="00865377"/>
    <w:rsid w:val="008654E8"/>
    <w:rsid w:val="008662DA"/>
    <w:rsid w:val="00866954"/>
    <w:rsid w:val="00866CAE"/>
    <w:rsid w:val="00866E5A"/>
    <w:rsid w:val="008672D5"/>
    <w:rsid w:val="008672DC"/>
    <w:rsid w:val="00867CD2"/>
    <w:rsid w:val="00867D38"/>
    <w:rsid w:val="008703D4"/>
    <w:rsid w:val="00870BE9"/>
    <w:rsid w:val="00870F26"/>
    <w:rsid w:val="008713FD"/>
    <w:rsid w:val="0087164A"/>
    <w:rsid w:val="00871859"/>
    <w:rsid w:val="0087284D"/>
    <w:rsid w:val="0087287A"/>
    <w:rsid w:val="00872BDD"/>
    <w:rsid w:val="00872CDB"/>
    <w:rsid w:val="0087316D"/>
    <w:rsid w:val="008732EA"/>
    <w:rsid w:val="00873797"/>
    <w:rsid w:val="008749F8"/>
    <w:rsid w:val="00874D04"/>
    <w:rsid w:val="00875248"/>
    <w:rsid w:val="008756D5"/>
    <w:rsid w:val="0087585C"/>
    <w:rsid w:val="008759D8"/>
    <w:rsid w:val="00875D39"/>
    <w:rsid w:val="00875D84"/>
    <w:rsid w:val="00875FE8"/>
    <w:rsid w:val="00876108"/>
    <w:rsid w:val="00876229"/>
    <w:rsid w:val="0087636D"/>
    <w:rsid w:val="00877283"/>
    <w:rsid w:val="008772C5"/>
    <w:rsid w:val="008778A1"/>
    <w:rsid w:val="00877DD5"/>
    <w:rsid w:val="00880507"/>
    <w:rsid w:val="00880860"/>
    <w:rsid w:val="00880A11"/>
    <w:rsid w:val="00880A14"/>
    <w:rsid w:val="00881261"/>
    <w:rsid w:val="00881808"/>
    <w:rsid w:val="00882828"/>
    <w:rsid w:val="0088322A"/>
    <w:rsid w:val="0088366C"/>
    <w:rsid w:val="00884255"/>
    <w:rsid w:val="00884552"/>
    <w:rsid w:val="008848A4"/>
    <w:rsid w:val="00884C83"/>
    <w:rsid w:val="008852A7"/>
    <w:rsid w:val="00885849"/>
    <w:rsid w:val="00885938"/>
    <w:rsid w:val="00885C2E"/>
    <w:rsid w:val="00885CA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54C"/>
    <w:rsid w:val="00891635"/>
    <w:rsid w:val="008916BA"/>
    <w:rsid w:val="00891901"/>
    <w:rsid w:val="0089230F"/>
    <w:rsid w:val="00892ADA"/>
    <w:rsid w:val="00892B40"/>
    <w:rsid w:val="00892B68"/>
    <w:rsid w:val="00892EED"/>
    <w:rsid w:val="008930DF"/>
    <w:rsid w:val="00893284"/>
    <w:rsid w:val="008937FC"/>
    <w:rsid w:val="00893A98"/>
    <w:rsid w:val="00894041"/>
    <w:rsid w:val="0089492A"/>
    <w:rsid w:val="0089512B"/>
    <w:rsid w:val="008953CE"/>
    <w:rsid w:val="00895597"/>
    <w:rsid w:val="0089563B"/>
    <w:rsid w:val="008958F8"/>
    <w:rsid w:val="00895B18"/>
    <w:rsid w:val="00896238"/>
    <w:rsid w:val="00896612"/>
    <w:rsid w:val="00896B0D"/>
    <w:rsid w:val="008977D8"/>
    <w:rsid w:val="00897E0D"/>
    <w:rsid w:val="00897E31"/>
    <w:rsid w:val="008A1F1F"/>
    <w:rsid w:val="008A2317"/>
    <w:rsid w:val="008A2BAC"/>
    <w:rsid w:val="008A2FB3"/>
    <w:rsid w:val="008A33CB"/>
    <w:rsid w:val="008A3433"/>
    <w:rsid w:val="008A3E6A"/>
    <w:rsid w:val="008A42A4"/>
    <w:rsid w:val="008A4A09"/>
    <w:rsid w:val="008A4FF2"/>
    <w:rsid w:val="008A5499"/>
    <w:rsid w:val="008A578F"/>
    <w:rsid w:val="008A65DF"/>
    <w:rsid w:val="008A6A02"/>
    <w:rsid w:val="008A6A9E"/>
    <w:rsid w:val="008A7B7A"/>
    <w:rsid w:val="008B0528"/>
    <w:rsid w:val="008B0551"/>
    <w:rsid w:val="008B0F10"/>
    <w:rsid w:val="008B0F14"/>
    <w:rsid w:val="008B0FC1"/>
    <w:rsid w:val="008B1B29"/>
    <w:rsid w:val="008B20E1"/>
    <w:rsid w:val="008B226E"/>
    <w:rsid w:val="008B226F"/>
    <w:rsid w:val="008B2E6F"/>
    <w:rsid w:val="008B2E80"/>
    <w:rsid w:val="008B32BD"/>
    <w:rsid w:val="008B33F4"/>
    <w:rsid w:val="008B48FA"/>
    <w:rsid w:val="008B5A5B"/>
    <w:rsid w:val="008B5ED5"/>
    <w:rsid w:val="008B623B"/>
    <w:rsid w:val="008B6C0A"/>
    <w:rsid w:val="008B6D38"/>
    <w:rsid w:val="008B6F77"/>
    <w:rsid w:val="008B7013"/>
    <w:rsid w:val="008B74B9"/>
    <w:rsid w:val="008B7F3D"/>
    <w:rsid w:val="008B7F7A"/>
    <w:rsid w:val="008C06DD"/>
    <w:rsid w:val="008C0863"/>
    <w:rsid w:val="008C0866"/>
    <w:rsid w:val="008C0A2C"/>
    <w:rsid w:val="008C0BDB"/>
    <w:rsid w:val="008C0CDD"/>
    <w:rsid w:val="008C0D5D"/>
    <w:rsid w:val="008C0FE4"/>
    <w:rsid w:val="008C1BD9"/>
    <w:rsid w:val="008C2000"/>
    <w:rsid w:val="008C2203"/>
    <w:rsid w:val="008C2261"/>
    <w:rsid w:val="008C24AF"/>
    <w:rsid w:val="008C2876"/>
    <w:rsid w:val="008C29FD"/>
    <w:rsid w:val="008C2C54"/>
    <w:rsid w:val="008C35DF"/>
    <w:rsid w:val="008C37DF"/>
    <w:rsid w:val="008C3A88"/>
    <w:rsid w:val="008C41E0"/>
    <w:rsid w:val="008C42B6"/>
    <w:rsid w:val="008C4955"/>
    <w:rsid w:val="008C4D8B"/>
    <w:rsid w:val="008C51A2"/>
    <w:rsid w:val="008C52C9"/>
    <w:rsid w:val="008C5650"/>
    <w:rsid w:val="008C5C45"/>
    <w:rsid w:val="008C5F89"/>
    <w:rsid w:val="008C6C33"/>
    <w:rsid w:val="008C70FF"/>
    <w:rsid w:val="008C7424"/>
    <w:rsid w:val="008C77D2"/>
    <w:rsid w:val="008C7F31"/>
    <w:rsid w:val="008C7F76"/>
    <w:rsid w:val="008D02DA"/>
    <w:rsid w:val="008D1700"/>
    <w:rsid w:val="008D1977"/>
    <w:rsid w:val="008D1F24"/>
    <w:rsid w:val="008D2276"/>
    <w:rsid w:val="008D23F7"/>
    <w:rsid w:val="008D28E8"/>
    <w:rsid w:val="008D29F9"/>
    <w:rsid w:val="008D31F2"/>
    <w:rsid w:val="008D340F"/>
    <w:rsid w:val="008D3D53"/>
    <w:rsid w:val="008D40A6"/>
    <w:rsid w:val="008D4373"/>
    <w:rsid w:val="008D4C86"/>
    <w:rsid w:val="008D5291"/>
    <w:rsid w:val="008D5A8D"/>
    <w:rsid w:val="008D63D7"/>
    <w:rsid w:val="008D6E95"/>
    <w:rsid w:val="008D7902"/>
    <w:rsid w:val="008D7BAD"/>
    <w:rsid w:val="008D7F33"/>
    <w:rsid w:val="008E0676"/>
    <w:rsid w:val="008E0D8A"/>
    <w:rsid w:val="008E17C2"/>
    <w:rsid w:val="008E1B7F"/>
    <w:rsid w:val="008E240D"/>
    <w:rsid w:val="008E29C7"/>
    <w:rsid w:val="008E2BF6"/>
    <w:rsid w:val="008E2DB9"/>
    <w:rsid w:val="008E3312"/>
    <w:rsid w:val="008E336C"/>
    <w:rsid w:val="008E355E"/>
    <w:rsid w:val="008E38A5"/>
    <w:rsid w:val="008E4099"/>
    <w:rsid w:val="008E4733"/>
    <w:rsid w:val="008E4DE9"/>
    <w:rsid w:val="008E5053"/>
    <w:rsid w:val="008E52CD"/>
    <w:rsid w:val="008E5649"/>
    <w:rsid w:val="008E6869"/>
    <w:rsid w:val="008E69DB"/>
    <w:rsid w:val="008E70FA"/>
    <w:rsid w:val="008E7346"/>
    <w:rsid w:val="008E77BB"/>
    <w:rsid w:val="008E7A2C"/>
    <w:rsid w:val="008E7F4D"/>
    <w:rsid w:val="008F098B"/>
    <w:rsid w:val="008F0B1E"/>
    <w:rsid w:val="008F1027"/>
    <w:rsid w:val="008F13AD"/>
    <w:rsid w:val="008F1A2F"/>
    <w:rsid w:val="008F1B76"/>
    <w:rsid w:val="008F1CEB"/>
    <w:rsid w:val="008F29C9"/>
    <w:rsid w:val="008F2B56"/>
    <w:rsid w:val="008F2D6C"/>
    <w:rsid w:val="008F2E46"/>
    <w:rsid w:val="008F3E94"/>
    <w:rsid w:val="008F4A70"/>
    <w:rsid w:val="008F569C"/>
    <w:rsid w:val="008F5860"/>
    <w:rsid w:val="008F5CBE"/>
    <w:rsid w:val="008F5CEC"/>
    <w:rsid w:val="008F607E"/>
    <w:rsid w:val="008F6529"/>
    <w:rsid w:val="008F6680"/>
    <w:rsid w:val="008F68DE"/>
    <w:rsid w:val="008F7778"/>
    <w:rsid w:val="008F7C97"/>
    <w:rsid w:val="008F7DB1"/>
    <w:rsid w:val="008F7E44"/>
    <w:rsid w:val="009000C0"/>
    <w:rsid w:val="00900C89"/>
    <w:rsid w:val="00900D4F"/>
    <w:rsid w:val="009013A9"/>
    <w:rsid w:val="00901AEA"/>
    <w:rsid w:val="00901CA9"/>
    <w:rsid w:val="009025CF"/>
    <w:rsid w:val="00902B39"/>
    <w:rsid w:val="009033A6"/>
    <w:rsid w:val="00903C75"/>
    <w:rsid w:val="00903F35"/>
    <w:rsid w:val="009046AC"/>
    <w:rsid w:val="00904B8B"/>
    <w:rsid w:val="009054F5"/>
    <w:rsid w:val="009069D7"/>
    <w:rsid w:val="00906A02"/>
    <w:rsid w:val="00906A99"/>
    <w:rsid w:val="009078A6"/>
    <w:rsid w:val="009078D8"/>
    <w:rsid w:val="0090792B"/>
    <w:rsid w:val="00907AE1"/>
    <w:rsid w:val="00907B50"/>
    <w:rsid w:val="0091004E"/>
    <w:rsid w:val="0091006E"/>
    <w:rsid w:val="0091012B"/>
    <w:rsid w:val="00910518"/>
    <w:rsid w:val="009106A0"/>
    <w:rsid w:val="00910786"/>
    <w:rsid w:val="00911401"/>
    <w:rsid w:val="00911415"/>
    <w:rsid w:val="0091189A"/>
    <w:rsid w:val="0091191C"/>
    <w:rsid w:val="0091191D"/>
    <w:rsid w:val="00911C91"/>
    <w:rsid w:val="00912BD8"/>
    <w:rsid w:val="00912F6C"/>
    <w:rsid w:val="0091303A"/>
    <w:rsid w:val="009130D0"/>
    <w:rsid w:val="009131AF"/>
    <w:rsid w:val="00913614"/>
    <w:rsid w:val="0091394C"/>
    <w:rsid w:val="009146EC"/>
    <w:rsid w:val="00914706"/>
    <w:rsid w:val="009148C1"/>
    <w:rsid w:val="009148E1"/>
    <w:rsid w:val="00914D20"/>
    <w:rsid w:val="00914D8A"/>
    <w:rsid w:val="00914F1A"/>
    <w:rsid w:val="00915AF9"/>
    <w:rsid w:val="00915E16"/>
    <w:rsid w:val="00916583"/>
    <w:rsid w:val="00916EA6"/>
    <w:rsid w:val="00917DB7"/>
    <w:rsid w:val="009207D0"/>
    <w:rsid w:val="00920D1C"/>
    <w:rsid w:val="00920E42"/>
    <w:rsid w:val="009211E2"/>
    <w:rsid w:val="00921204"/>
    <w:rsid w:val="00922DA2"/>
    <w:rsid w:val="00923003"/>
    <w:rsid w:val="0092379B"/>
    <w:rsid w:val="009237C0"/>
    <w:rsid w:val="00923E99"/>
    <w:rsid w:val="0092425A"/>
    <w:rsid w:val="00924A89"/>
    <w:rsid w:val="00924FB2"/>
    <w:rsid w:val="00925CE2"/>
    <w:rsid w:val="00925DA4"/>
    <w:rsid w:val="00926AA9"/>
    <w:rsid w:val="00926FA1"/>
    <w:rsid w:val="0092722D"/>
    <w:rsid w:val="00927421"/>
    <w:rsid w:val="00927E7C"/>
    <w:rsid w:val="00927ED3"/>
    <w:rsid w:val="0093080B"/>
    <w:rsid w:val="00930B54"/>
    <w:rsid w:val="00930BC0"/>
    <w:rsid w:val="0093102F"/>
    <w:rsid w:val="0093104E"/>
    <w:rsid w:val="009310AF"/>
    <w:rsid w:val="00931613"/>
    <w:rsid w:val="009323D2"/>
    <w:rsid w:val="0093244B"/>
    <w:rsid w:val="0093253E"/>
    <w:rsid w:val="00933176"/>
    <w:rsid w:val="0093328F"/>
    <w:rsid w:val="0093362C"/>
    <w:rsid w:val="00933796"/>
    <w:rsid w:val="00933909"/>
    <w:rsid w:val="00933CC3"/>
    <w:rsid w:val="00934DD4"/>
    <w:rsid w:val="00934EA7"/>
    <w:rsid w:val="00934FCA"/>
    <w:rsid w:val="009350AC"/>
    <w:rsid w:val="0093511A"/>
    <w:rsid w:val="00935190"/>
    <w:rsid w:val="00935226"/>
    <w:rsid w:val="009360EE"/>
    <w:rsid w:val="0093621B"/>
    <w:rsid w:val="009368CE"/>
    <w:rsid w:val="00936AAC"/>
    <w:rsid w:val="00936C9D"/>
    <w:rsid w:val="00936F6D"/>
    <w:rsid w:val="00937C7F"/>
    <w:rsid w:val="00940193"/>
    <w:rsid w:val="0094031D"/>
    <w:rsid w:val="00940785"/>
    <w:rsid w:val="009408D6"/>
    <w:rsid w:val="00940957"/>
    <w:rsid w:val="00940B29"/>
    <w:rsid w:val="00941018"/>
    <w:rsid w:val="0094114B"/>
    <w:rsid w:val="0094121F"/>
    <w:rsid w:val="00941289"/>
    <w:rsid w:val="009415DF"/>
    <w:rsid w:val="0094170C"/>
    <w:rsid w:val="009428C2"/>
    <w:rsid w:val="00942B0C"/>
    <w:rsid w:val="00942D79"/>
    <w:rsid w:val="00943295"/>
    <w:rsid w:val="0094371D"/>
    <w:rsid w:val="009443F2"/>
    <w:rsid w:val="00944407"/>
    <w:rsid w:val="00944AAB"/>
    <w:rsid w:val="0094528D"/>
    <w:rsid w:val="009452F4"/>
    <w:rsid w:val="0094544C"/>
    <w:rsid w:val="009455FD"/>
    <w:rsid w:val="009459AF"/>
    <w:rsid w:val="00945D5C"/>
    <w:rsid w:val="00946303"/>
    <w:rsid w:val="00947090"/>
    <w:rsid w:val="00947909"/>
    <w:rsid w:val="00947BF5"/>
    <w:rsid w:val="00947F24"/>
    <w:rsid w:val="00950318"/>
    <w:rsid w:val="00950F03"/>
    <w:rsid w:val="00950FEE"/>
    <w:rsid w:val="0095104B"/>
    <w:rsid w:val="0095113D"/>
    <w:rsid w:val="009511D7"/>
    <w:rsid w:val="0095134A"/>
    <w:rsid w:val="00951BC4"/>
    <w:rsid w:val="009526BB"/>
    <w:rsid w:val="009527EC"/>
    <w:rsid w:val="009528DA"/>
    <w:rsid w:val="00952C1F"/>
    <w:rsid w:val="00952C70"/>
    <w:rsid w:val="00952E7E"/>
    <w:rsid w:val="0095319B"/>
    <w:rsid w:val="009532B9"/>
    <w:rsid w:val="00953AA5"/>
    <w:rsid w:val="00953C86"/>
    <w:rsid w:val="009540F6"/>
    <w:rsid w:val="00954256"/>
    <w:rsid w:val="009542B8"/>
    <w:rsid w:val="00954655"/>
    <w:rsid w:val="00954E1D"/>
    <w:rsid w:val="00954FA2"/>
    <w:rsid w:val="009558F9"/>
    <w:rsid w:val="00955A0B"/>
    <w:rsid w:val="00955B7A"/>
    <w:rsid w:val="00955BE3"/>
    <w:rsid w:val="00955DFF"/>
    <w:rsid w:val="009574B8"/>
    <w:rsid w:val="009575B4"/>
    <w:rsid w:val="00960379"/>
    <w:rsid w:val="00960DE7"/>
    <w:rsid w:val="0096123D"/>
    <w:rsid w:val="009613BD"/>
    <w:rsid w:val="009618B7"/>
    <w:rsid w:val="009618BE"/>
    <w:rsid w:val="00961D79"/>
    <w:rsid w:val="00962247"/>
    <w:rsid w:val="0096296C"/>
    <w:rsid w:val="0096296D"/>
    <w:rsid w:val="009632C5"/>
    <w:rsid w:val="009633DF"/>
    <w:rsid w:val="00963A23"/>
    <w:rsid w:val="00963AFA"/>
    <w:rsid w:val="00963F52"/>
    <w:rsid w:val="0096436D"/>
    <w:rsid w:val="00964760"/>
    <w:rsid w:val="00965303"/>
    <w:rsid w:val="009658B4"/>
    <w:rsid w:val="0096598E"/>
    <w:rsid w:val="009659BD"/>
    <w:rsid w:val="00965E4C"/>
    <w:rsid w:val="00966448"/>
    <w:rsid w:val="00966525"/>
    <w:rsid w:val="00966539"/>
    <w:rsid w:val="00966A9D"/>
    <w:rsid w:val="00966AA6"/>
    <w:rsid w:val="00966FEC"/>
    <w:rsid w:val="00967464"/>
    <w:rsid w:val="00967645"/>
    <w:rsid w:val="00967787"/>
    <w:rsid w:val="00970051"/>
    <w:rsid w:val="009700CF"/>
    <w:rsid w:val="00971241"/>
    <w:rsid w:val="00971606"/>
    <w:rsid w:val="00971B1F"/>
    <w:rsid w:val="00971C7B"/>
    <w:rsid w:val="00971E5B"/>
    <w:rsid w:val="009720AD"/>
    <w:rsid w:val="00972144"/>
    <w:rsid w:val="00972A58"/>
    <w:rsid w:val="00972B12"/>
    <w:rsid w:val="00973C52"/>
    <w:rsid w:val="00973CF3"/>
    <w:rsid w:val="00973E08"/>
    <w:rsid w:val="0097481D"/>
    <w:rsid w:val="00974AB1"/>
    <w:rsid w:val="00974B11"/>
    <w:rsid w:val="00975124"/>
    <w:rsid w:val="009758E0"/>
    <w:rsid w:val="0097707D"/>
    <w:rsid w:val="0097742A"/>
    <w:rsid w:val="00980E58"/>
    <w:rsid w:val="00980EFA"/>
    <w:rsid w:val="00980F08"/>
    <w:rsid w:val="009817BB"/>
    <w:rsid w:val="00981CC6"/>
    <w:rsid w:val="00982000"/>
    <w:rsid w:val="00982366"/>
    <w:rsid w:val="0098303D"/>
    <w:rsid w:val="00983B68"/>
    <w:rsid w:val="00983CFD"/>
    <w:rsid w:val="00983E1B"/>
    <w:rsid w:val="0098473E"/>
    <w:rsid w:val="00984877"/>
    <w:rsid w:val="0098487E"/>
    <w:rsid w:val="00984C53"/>
    <w:rsid w:val="009852C9"/>
    <w:rsid w:val="00985331"/>
    <w:rsid w:val="00985373"/>
    <w:rsid w:val="00985425"/>
    <w:rsid w:val="00985570"/>
    <w:rsid w:val="009855A2"/>
    <w:rsid w:val="009866A9"/>
    <w:rsid w:val="00987288"/>
    <w:rsid w:val="0098733E"/>
    <w:rsid w:val="00987ADD"/>
    <w:rsid w:val="00991262"/>
    <w:rsid w:val="009915BB"/>
    <w:rsid w:val="00991E6A"/>
    <w:rsid w:val="009920E6"/>
    <w:rsid w:val="009928F1"/>
    <w:rsid w:val="00992E7F"/>
    <w:rsid w:val="009931DB"/>
    <w:rsid w:val="0099376E"/>
    <w:rsid w:val="00993F55"/>
    <w:rsid w:val="00994150"/>
    <w:rsid w:val="00994596"/>
    <w:rsid w:val="00994876"/>
    <w:rsid w:val="00994893"/>
    <w:rsid w:val="00994B8A"/>
    <w:rsid w:val="00994C91"/>
    <w:rsid w:val="00994D69"/>
    <w:rsid w:val="00994F70"/>
    <w:rsid w:val="009950E9"/>
    <w:rsid w:val="009952FB"/>
    <w:rsid w:val="00995515"/>
    <w:rsid w:val="00995635"/>
    <w:rsid w:val="00995D4F"/>
    <w:rsid w:val="00996188"/>
    <w:rsid w:val="00996391"/>
    <w:rsid w:val="0099641C"/>
    <w:rsid w:val="00996A80"/>
    <w:rsid w:val="00996C6B"/>
    <w:rsid w:val="00997128"/>
    <w:rsid w:val="00997851"/>
    <w:rsid w:val="00997D88"/>
    <w:rsid w:val="009A00F8"/>
    <w:rsid w:val="009A3C66"/>
    <w:rsid w:val="009A52ED"/>
    <w:rsid w:val="009A55FF"/>
    <w:rsid w:val="009A5634"/>
    <w:rsid w:val="009A5C60"/>
    <w:rsid w:val="009A5E73"/>
    <w:rsid w:val="009A6310"/>
    <w:rsid w:val="009A647A"/>
    <w:rsid w:val="009A6612"/>
    <w:rsid w:val="009A6AB4"/>
    <w:rsid w:val="009A7014"/>
    <w:rsid w:val="009A72FD"/>
    <w:rsid w:val="009B03E9"/>
    <w:rsid w:val="009B0667"/>
    <w:rsid w:val="009B0A52"/>
    <w:rsid w:val="009B11FF"/>
    <w:rsid w:val="009B126B"/>
    <w:rsid w:val="009B1380"/>
    <w:rsid w:val="009B146F"/>
    <w:rsid w:val="009B154E"/>
    <w:rsid w:val="009B1C64"/>
    <w:rsid w:val="009B2764"/>
    <w:rsid w:val="009B27CD"/>
    <w:rsid w:val="009B2B38"/>
    <w:rsid w:val="009B3AB6"/>
    <w:rsid w:val="009B3DFA"/>
    <w:rsid w:val="009B4993"/>
    <w:rsid w:val="009B4FC3"/>
    <w:rsid w:val="009B5450"/>
    <w:rsid w:val="009B54C0"/>
    <w:rsid w:val="009B56D8"/>
    <w:rsid w:val="009B582D"/>
    <w:rsid w:val="009B584B"/>
    <w:rsid w:val="009B586C"/>
    <w:rsid w:val="009B5AB3"/>
    <w:rsid w:val="009B5B07"/>
    <w:rsid w:val="009B5C4F"/>
    <w:rsid w:val="009B5C5F"/>
    <w:rsid w:val="009B5E81"/>
    <w:rsid w:val="009B5EFF"/>
    <w:rsid w:val="009B6C98"/>
    <w:rsid w:val="009B77DB"/>
    <w:rsid w:val="009B7EEF"/>
    <w:rsid w:val="009C0BD1"/>
    <w:rsid w:val="009C0FED"/>
    <w:rsid w:val="009C173F"/>
    <w:rsid w:val="009C1966"/>
    <w:rsid w:val="009C1CB2"/>
    <w:rsid w:val="009C204C"/>
    <w:rsid w:val="009C2A22"/>
    <w:rsid w:val="009C2E72"/>
    <w:rsid w:val="009C30F4"/>
    <w:rsid w:val="009C3693"/>
    <w:rsid w:val="009C39F8"/>
    <w:rsid w:val="009C3AFD"/>
    <w:rsid w:val="009C3E27"/>
    <w:rsid w:val="009C4198"/>
    <w:rsid w:val="009C46B1"/>
    <w:rsid w:val="009C4A8E"/>
    <w:rsid w:val="009C4F69"/>
    <w:rsid w:val="009C59E7"/>
    <w:rsid w:val="009C5F36"/>
    <w:rsid w:val="009C6554"/>
    <w:rsid w:val="009C699E"/>
    <w:rsid w:val="009C6A5E"/>
    <w:rsid w:val="009C6CA9"/>
    <w:rsid w:val="009C71CD"/>
    <w:rsid w:val="009C73DC"/>
    <w:rsid w:val="009C771C"/>
    <w:rsid w:val="009C7B3A"/>
    <w:rsid w:val="009C7E6F"/>
    <w:rsid w:val="009D081C"/>
    <w:rsid w:val="009D10CB"/>
    <w:rsid w:val="009D161A"/>
    <w:rsid w:val="009D2202"/>
    <w:rsid w:val="009D2623"/>
    <w:rsid w:val="009D29B6"/>
    <w:rsid w:val="009D2B17"/>
    <w:rsid w:val="009D2C78"/>
    <w:rsid w:val="009D3623"/>
    <w:rsid w:val="009D362D"/>
    <w:rsid w:val="009D39CA"/>
    <w:rsid w:val="009D3B03"/>
    <w:rsid w:val="009D40B0"/>
    <w:rsid w:val="009D4569"/>
    <w:rsid w:val="009D456E"/>
    <w:rsid w:val="009D47BC"/>
    <w:rsid w:val="009D4AF9"/>
    <w:rsid w:val="009D4B82"/>
    <w:rsid w:val="009D4FC5"/>
    <w:rsid w:val="009D5AF1"/>
    <w:rsid w:val="009D5F0D"/>
    <w:rsid w:val="009D6917"/>
    <w:rsid w:val="009D692D"/>
    <w:rsid w:val="009D7150"/>
    <w:rsid w:val="009D7272"/>
    <w:rsid w:val="009D72E6"/>
    <w:rsid w:val="009D7D5F"/>
    <w:rsid w:val="009E001E"/>
    <w:rsid w:val="009E023A"/>
    <w:rsid w:val="009E0B3A"/>
    <w:rsid w:val="009E0D53"/>
    <w:rsid w:val="009E0ED5"/>
    <w:rsid w:val="009E17C3"/>
    <w:rsid w:val="009E1979"/>
    <w:rsid w:val="009E1A20"/>
    <w:rsid w:val="009E1ACD"/>
    <w:rsid w:val="009E1B32"/>
    <w:rsid w:val="009E1DE6"/>
    <w:rsid w:val="009E1EE0"/>
    <w:rsid w:val="009E216E"/>
    <w:rsid w:val="009E24C1"/>
    <w:rsid w:val="009E2692"/>
    <w:rsid w:val="009E30DF"/>
    <w:rsid w:val="009E3A23"/>
    <w:rsid w:val="009E3B80"/>
    <w:rsid w:val="009E3CD7"/>
    <w:rsid w:val="009E3DD8"/>
    <w:rsid w:val="009E3E73"/>
    <w:rsid w:val="009E432C"/>
    <w:rsid w:val="009E4D4D"/>
    <w:rsid w:val="009E4EA8"/>
    <w:rsid w:val="009E4FD7"/>
    <w:rsid w:val="009E50E3"/>
    <w:rsid w:val="009E53F1"/>
    <w:rsid w:val="009E544B"/>
    <w:rsid w:val="009E5BFB"/>
    <w:rsid w:val="009E618A"/>
    <w:rsid w:val="009E6A42"/>
    <w:rsid w:val="009E744D"/>
    <w:rsid w:val="009E7709"/>
    <w:rsid w:val="009E773A"/>
    <w:rsid w:val="009E77B9"/>
    <w:rsid w:val="009F0122"/>
    <w:rsid w:val="009F0240"/>
    <w:rsid w:val="009F0523"/>
    <w:rsid w:val="009F0618"/>
    <w:rsid w:val="009F06B9"/>
    <w:rsid w:val="009F076F"/>
    <w:rsid w:val="009F1315"/>
    <w:rsid w:val="009F19FE"/>
    <w:rsid w:val="009F1AFF"/>
    <w:rsid w:val="009F1CFF"/>
    <w:rsid w:val="009F1DC9"/>
    <w:rsid w:val="009F1F48"/>
    <w:rsid w:val="009F25D7"/>
    <w:rsid w:val="009F286F"/>
    <w:rsid w:val="009F29CC"/>
    <w:rsid w:val="009F29F2"/>
    <w:rsid w:val="009F2B2D"/>
    <w:rsid w:val="009F34E1"/>
    <w:rsid w:val="009F3891"/>
    <w:rsid w:val="009F39EE"/>
    <w:rsid w:val="009F3F88"/>
    <w:rsid w:val="009F4201"/>
    <w:rsid w:val="009F4805"/>
    <w:rsid w:val="009F487D"/>
    <w:rsid w:val="009F4E03"/>
    <w:rsid w:val="009F5B22"/>
    <w:rsid w:val="009F5B66"/>
    <w:rsid w:val="009F5C0D"/>
    <w:rsid w:val="009F5DA0"/>
    <w:rsid w:val="009F6A1F"/>
    <w:rsid w:val="009F6CF3"/>
    <w:rsid w:val="009F7444"/>
    <w:rsid w:val="009F76F6"/>
    <w:rsid w:val="009F7C9E"/>
    <w:rsid w:val="00A0029C"/>
    <w:rsid w:val="00A004AC"/>
    <w:rsid w:val="00A00AD8"/>
    <w:rsid w:val="00A01416"/>
    <w:rsid w:val="00A015EA"/>
    <w:rsid w:val="00A017FC"/>
    <w:rsid w:val="00A01818"/>
    <w:rsid w:val="00A01958"/>
    <w:rsid w:val="00A01E70"/>
    <w:rsid w:val="00A01F10"/>
    <w:rsid w:val="00A020BD"/>
    <w:rsid w:val="00A02183"/>
    <w:rsid w:val="00A021B1"/>
    <w:rsid w:val="00A0231D"/>
    <w:rsid w:val="00A02B93"/>
    <w:rsid w:val="00A03590"/>
    <w:rsid w:val="00A037A6"/>
    <w:rsid w:val="00A03903"/>
    <w:rsid w:val="00A03EAC"/>
    <w:rsid w:val="00A0433F"/>
    <w:rsid w:val="00A059B6"/>
    <w:rsid w:val="00A05E4F"/>
    <w:rsid w:val="00A06197"/>
    <w:rsid w:val="00A067C7"/>
    <w:rsid w:val="00A07ED8"/>
    <w:rsid w:val="00A10B9D"/>
    <w:rsid w:val="00A10EFD"/>
    <w:rsid w:val="00A11328"/>
    <w:rsid w:val="00A11A51"/>
    <w:rsid w:val="00A128C6"/>
    <w:rsid w:val="00A128D9"/>
    <w:rsid w:val="00A12B66"/>
    <w:rsid w:val="00A12C5C"/>
    <w:rsid w:val="00A12CE7"/>
    <w:rsid w:val="00A12D4D"/>
    <w:rsid w:val="00A136C4"/>
    <w:rsid w:val="00A13715"/>
    <w:rsid w:val="00A13731"/>
    <w:rsid w:val="00A1460E"/>
    <w:rsid w:val="00A150BC"/>
    <w:rsid w:val="00A1554B"/>
    <w:rsid w:val="00A15DE7"/>
    <w:rsid w:val="00A16FBB"/>
    <w:rsid w:val="00A17047"/>
    <w:rsid w:val="00A1721B"/>
    <w:rsid w:val="00A17395"/>
    <w:rsid w:val="00A17E7E"/>
    <w:rsid w:val="00A2046C"/>
    <w:rsid w:val="00A20B69"/>
    <w:rsid w:val="00A20C98"/>
    <w:rsid w:val="00A21599"/>
    <w:rsid w:val="00A216A0"/>
    <w:rsid w:val="00A21A9E"/>
    <w:rsid w:val="00A21CC1"/>
    <w:rsid w:val="00A21E44"/>
    <w:rsid w:val="00A21E8F"/>
    <w:rsid w:val="00A223A7"/>
    <w:rsid w:val="00A22AEB"/>
    <w:rsid w:val="00A22EBF"/>
    <w:rsid w:val="00A22F6F"/>
    <w:rsid w:val="00A23CF9"/>
    <w:rsid w:val="00A23E5E"/>
    <w:rsid w:val="00A23F38"/>
    <w:rsid w:val="00A240DB"/>
    <w:rsid w:val="00A241FF"/>
    <w:rsid w:val="00A24249"/>
    <w:rsid w:val="00A2430B"/>
    <w:rsid w:val="00A24579"/>
    <w:rsid w:val="00A245B1"/>
    <w:rsid w:val="00A24869"/>
    <w:rsid w:val="00A24921"/>
    <w:rsid w:val="00A252F7"/>
    <w:rsid w:val="00A25665"/>
    <w:rsid w:val="00A257AE"/>
    <w:rsid w:val="00A25993"/>
    <w:rsid w:val="00A25BCD"/>
    <w:rsid w:val="00A262CE"/>
    <w:rsid w:val="00A26BA4"/>
    <w:rsid w:val="00A26DAF"/>
    <w:rsid w:val="00A26F79"/>
    <w:rsid w:val="00A27173"/>
    <w:rsid w:val="00A274C6"/>
    <w:rsid w:val="00A274C9"/>
    <w:rsid w:val="00A27534"/>
    <w:rsid w:val="00A27545"/>
    <w:rsid w:val="00A2770E"/>
    <w:rsid w:val="00A27B83"/>
    <w:rsid w:val="00A300A5"/>
    <w:rsid w:val="00A30638"/>
    <w:rsid w:val="00A30D9D"/>
    <w:rsid w:val="00A31161"/>
    <w:rsid w:val="00A31452"/>
    <w:rsid w:val="00A31648"/>
    <w:rsid w:val="00A3198A"/>
    <w:rsid w:val="00A31DA2"/>
    <w:rsid w:val="00A31FED"/>
    <w:rsid w:val="00A32196"/>
    <w:rsid w:val="00A32459"/>
    <w:rsid w:val="00A3316A"/>
    <w:rsid w:val="00A334B4"/>
    <w:rsid w:val="00A33A70"/>
    <w:rsid w:val="00A3404A"/>
    <w:rsid w:val="00A3415C"/>
    <w:rsid w:val="00A341FA"/>
    <w:rsid w:val="00A34307"/>
    <w:rsid w:val="00A345E3"/>
    <w:rsid w:val="00A3462F"/>
    <w:rsid w:val="00A34ECB"/>
    <w:rsid w:val="00A35262"/>
    <w:rsid w:val="00A35443"/>
    <w:rsid w:val="00A35A76"/>
    <w:rsid w:val="00A35AA2"/>
    <w:rsid w:val="00A362AD"/>
    <w:rsid w:val="00A36E83"/>
    <w:rsid w:val="00A37118"/>
    <w:rsid w:val="00A37197"/>
    <w:rsid w:val="00A37295"/>
    <w:rsid w:val="00A372CF"/>
    <w:rsid w:val="00A37399"/>
    <w:rsid w:val="00A373F2"/>
    <w:rsid w:val="00A37908"/>
    <w:rsid w:val="00A37DA4"/>
    <w:rsid w:val="00A37E80"/>
    <w:rsid w:val="00A405F6"/>
    <w:rsid w:val="00A40C81"/>
    <w:rsid w:val="00A4119A"/>
    <w:rsid w:val="00A41200"/>
    <w:rsid w:val="00A41F5E"/>
    <w:rsid w:val="00A42212"/>
    <w:rsid w:val="00A422A6"/>
    <w:rsid w:val="00A423F6"/>
    <w:rsid w:val="00A425ED"/>
    <w:rsid w:val="00A4282F"/>
    <w:rsid w:val="00A42C11"/>
    <w:rsid w:val="00A432F4"/>
    <w:rsid w:val="00A43394"/>
    <w:rsid w:val="00A433FB"/>
    <w:rsid w:val="00A437EC"/>
    <w:rsid w:val="00A43DD8"/>
    <w:rsid w:val="00A4403F"/>
    <w:rsid w:val="00A445F0"/>
    <w:rsid w:val="00A44B6C"/>
    <w:rsid w:val="00A44C93"/>
    <w:rsid w:val="00A44FCB"/>
    <w:rsid w:val="00A4518D"/>
    <w:rsid w:val="00A45BE2"/>
    <w:rsid w:val="00A46CC6"/>
    <w:rsid w:val="00A46E4E"/>
    <w:rsid w:val="00A46FCC"/>
    <w:rsid w:val="00A47560"/>
    <w:rsid w:val="00A4774B"/>
    <w:rsid w:val="00A477AE"/>
    <w:rsid w:val="00A477C2"/>
    <w:rsid w:val="00A47C0F"/>
    <w:rsid w:val="00A47C1E"/>
    <w:rsid w:val="00A47C4F"/>
    <w:rsid w:val="00A47D11"/>
    <w:rsid w:val="00A50352"/>
    <w:rsid w:val="00A5064F"/>
    <w:rsid w:val="00A50AD0"/>
    <w:rsid w:val="00A50C23"/>
    <w:rsid w:val="00A50E98"/>
    <w:rsid w:val="00A50FD0"/>
    <w:rsid w:val="00A512B9"/>
    <w:rsid w:val="00A513AD"/>
    <w:rsid w:val="00A51EB1"/>
    <w:rsid w:val="00A51F15"/>
    <w:rsid w:val="00A52591"/>
    <w:rsid w:val="00A52822"/>
    <w:rsid w:val="00A52D62"/>
    <w:rsid w:val="00A52D64"/>
    <w:rsid w:val="00A53649"/>
    <w:rsid w:val="00A53ADB"/>
    <w:rsid w:val="00A540C3"/>
    <w:rsid w:val="00A54177"/>
    <w:rsid w:val="00A54BEF"/>
    <w:rsid w:val="00A55528"/>
    <w:rsid w:val="00A5565C"/>
    <w:rsid w:val="00A557AA"/>
    <w:rsid w:val="00A55AB4"/>
    <w:rsid w:val="00A55CCA"/>
    <w:rsid w:val="00A55D0F"/>
    <w:rsid w:val="00A55DFC"/>
    <w:rsid w:val="00A56898"/>
    <w:rsid w:val="00A5693A"/>
    <w:rsid w:val="00A573E5"/>
    <w:rsid w:val="00A57C4E"/>
    <w:rsid w:val="00A60167"/>
    <w:rsid w:val="00A60958"/>
    <w:rsid w:val="00A60BC1"/>
    <w:rsid w:val="00A60C23"/>
    <w:rsid w:val="00A60DED"/>
    <w:rsid w:val="00A60F97"/>
    <w:rsid w:val="00A61370"/>
    <w:rsid w:val="00A617E0"/>
    <w:rsid w:val="00A61A88"/>
    <w:rsid w:val="00A61C33"/>
    <w:rsid w:val="00A61D0D"/>
    <w:rsid w:val="00A62143"/>
    <w:rsid w:val="00A621A6"/>
    <w:rsid w:val="00A629FD"/>
    <w:rsid w:val="00A63075"/>
    <w:rsid w:val="00A63C6C"/>
    <w:rsid w:val="00A64605"/>
    <w:rsid w:val="00A64A1B"/>
    <w:rsid w:val="00A64C2D"/>
    <w:rsid w:val="00A6506B"/>
    <w:rsid w:val="00A6534E"/>
    <w:rsid w:val="00A6594B"/>
    <w:rsid w:val="00A65DD9"/>
    <w:rsid w:val="00A66356"/>
    <w:rsid w:val="00A66802"/>
    <w:rsid w:val="00A66976"/>
    <w:rsid w:val="00A66EB6"/>
    <w:rsid w:val="00A66F1B"/>
    <w:rsid w:val="00A66F70"/>
    <w:rsid w:val="00A67244"/>
    <w:rsid w:val="00A67983"/>
    <w:rsid w:val="00A67CF4"/>
    <w:rsid w:val="00A705B3"/>
    <w:rsid w:val="00A70741"/>
    <w:rsid w:val="00A707EC"/>
    <w:rsid w:val="00A70873"/>
    <w:rsid w:val="00A70920"/>
    <w:rsid w:val="00A709B5"/>
    <w:rsid w:val="00A70B49"/>
    <w:rsid w:val="00A712A8"/>
    <w:rsid w:val="00A713CD"/>
    <w:rsid w:val="00A7198A"/>
    <w:rsid w:val="00A71BA9"/>
    <w:rsid w:val="00A71CF6"/>
    <w:rsid w:val="00A71E93"/>
    <w:rsid w:val="00A72374"/>
    <w:rsid w:val="00A726B2"/>
    <w:rsid w:val="00A72A63"/>
    <w:rsid w:val="00A72C76"/>
    <w:rsid w:val="00A735CC"/>
    <w:rsid w:val="00A7374E"/>
    <w:rsid w:val="00A7380D"/>
    <w:rsid w:val="00A7386F"/>
    <w:rsid w:val="00A739EA"/>
    <w:rsid w:val="00A73D56"/>
    <w:rsid w:val="00A7465A"/>
    <w:rsid w:val="00A753D5"/>
    <w:rsid w:val="00A75B03"/>
    <w:rsid w:val="00A76007"/>
    <w:rsid w:val="00A76121"/>
    <w:rsid w:val="00A76614"/>
    <w:rsid w:val="00A76933"/>
    <w:rsid w:val="00A77471"/>
    <w:rsid w:val="00A77A94"/>
    <w:rsid w:val="00A77C7B"/>
    <w:rsid w:val="00A77D31"/>
    <w:rsid w:val="00A800D7"/>
    <w:rsid w:val="00A803E4"/>
    <w:rsid w:val="00A803E8"/>
    <w:rsid w:val="00A80AEE"/>
    <w:rsid w:val="00A80FB5"/>
    <w:rsid w:val="00A811D1"/>
    <w:rsid w:val="00A8126F"/>
    <w:rsid w:val="00A81C67"/>
    <w:rsid w:val="00A8292B"/>
    <w:rsid w:val="00A82C99"/>
    <w:rsid w:val="00A82D87"/>
    <w:rsid w:val="00A82EE2"/>
    <w:rsid w:val="00A82F67"/>
    <w:rsid w:val="00A835C3"/>
    <w:rsid w:val="00A83BF3"/>
    <w:rsid w:val="00A83DDB"/>
    <w:rsid w:val="00A83EEE"/>
    <w:rsid w:val="00A84238"/>
    <w:rsid w:val="00A84E0E"/>
    <w:rsid w:val="00A84FE2"/>
    <w:rsid w:val="00A85134"/>
    <w:rsid w:val="00A85419"/>
    <w:rsid w:val="00A85584"/>
    <w:rsid w:val="00A85DBB"/>
    <w:rsid w:val="00A8651C"/>
    <w:rsid w:val="00A86B15"/>
    <w:rsid w:val="00A8779B"/>
    <w:rsid w:val="00A90359"/>
    <w:rsid w:val="00A90861"/>
    <w:rsid w:val="00A90A78"/>
    <w:rsid w:val="00A90B51"/>
    <w:rsid w:val="00A90BA4"/>
    <w:rsid w:val="00A90FF1"/>
    <w:rsid w:val="00A9160D"/>
    <w:rsid w:val="00A9227C"/>
    <w:rsid w:val="00A923CF"/>
    <w:rsid w:val="00A92457"/>
    <w:rsid w:val="00A92DE7"/>
    <w:rsid w:val="00A92E47"/>
    <w:rsid w:val="00A92F9A"/>
    <w:rsid w:val="00A93482"/>
    <w:rsid w:val="00A93AEC"/>
    <w:rsid w:val="00A93F05"/>
    <w:rsid w:val="00A94271"/>
    <w:rsid w:val="00A9461C"/>
    <w:rsid w:val="00A94702"/>
    <w:rsid w:val="00A94ABB"/>
    <w:rsid w:val="00A94C04"/>
    <w:rsid w:val="00A94D39"/>
    <w:rsid w:val="00A952EB"/>
    <w:rsid w:val="00A958FD"/>
    <w:rsid w:val="00A95A0C"/>
    <w:rsid w:val="00A96124"/>
    <w:rsid w:val="00A96277"/>
    <w:rsid w:val="00A96B4E"/>
    <w:rsid w:val="00A97463"/>
    <w:rsid w:val="00A978F7"/>
    <w:rsid w:val="00A97953"/>
    <w:rsid w:val="00AA0003"/>
    <w:rsid w:val="00AA03DF"/>
    <w:rsid w:val="00AA146C"/>
    <w:rsid w:val="00AA183E"/>
    <w:rsid w:val="00AA1F00"/>
    <w:rsid w:val="00AA2205"/>
    <w:rsid w:val="00AA2560"/>
    <w:rsid w:val="00AA32B2"/>
    <w:rsid w:val="00AA38F8"/>
    <w:rsid w:val="00AA3B11"/>
    <w:rsid w:val="00AA49F8"/>
    <w:rsid w:val="00AA5475"/>
    <w:rsid w:val="00AA57E3"/>
    <w:rsid w:val="00AA5977"/>
    <w:rsid w:val="00AA5F6F"/>
    <w:rsid w:val="00AA63E0"/>
    <w:rsid w:val="00AA645A"/>
    <w:rsid w:val="00AA646C"/>
    <w:rsid w:val="00AA6CB5"/>
    <w:rsid w:val="00AA6DFA"/>
    <w:rsid w:val="00AA708F"/>
    <w:rsid w:val="00AA7310"/>
    <w:rsid w:val="00AA7BED"/>
    <w:rsid w:val="00AB0231"/>
    <w:rsid w:val="00AB0283"/>
    <w:rsid w:val="00AB0EB1"/>
    <w:rsid w:val="00AB1907"/>
    <w:rsid w:val="00AB1AC8"/>
    <w:rsid w:val="00AB1C33"/>
    <w:rsid w:val="00AB2607"/>
    <w:rsid w:val="00AB26B5"/>
    <w:rsid w:val="00AB2C49"/>
    <w:rsid w:val="00AB2D8E"/>
    <w:rsid w:val="00AB3802"/>
    <w:rsid w:val="00AB3A57"/>
    <w:rsid w:val="00AB3A6A"/>
    <w:rsid w:val="00AB3B8D"/>
    <w:rsid w:val="00AB3C86"/>
    <w:rsid w:val="00AB4044"/>
    <w:rsid w:val="00AB4082"/>
    <w:rsid w:val="00AB4565"/>
    <w:rsid w:val="00AB4590"/>
    <w:rsid w:val="00AB45FC"/>
    <w:rsid w:val="00AB488F"/>
    <w:rsid w:val="00AB4920"/>
    <w:rsid w:val="00AB4FCA"/>
    <w:rsid w:val="00AB5596"/>
    <w:rsid w:val="00AB560D"/>
    <w:rsid w:val="00AB6222"/>
    <w:rsid w:val="00AB6969"/>
    <w:rsid w:val="00AB75A1"/>
    <w:rsid w:val="00AB7ABD"/>
    <w:rsid w:val="00AC049D"/>
    <w:rsid w:val="00AC058B"/>
    <w:rsid w:val="00AC0EDF"/>
    <w:rsid w:val="00AC1281"/>
    <w:rsid w:val="00AC1F8D"/>
    <w:rsid w:val="00AC214A"/>
    <w:rsid w:val="00AC2674"/>
    <w:rsid w:val="00AC2B6D"/>
    <w:rsid w:val="00AC3453"/>
    <w:rsid w:val="00AC38E9"/>
    <w:rsid w:val="00AC3936"/>
    <w:rsid w:val="00AC3A05"/>
    <w:rsid w:val="00AC3BDB"/>
    <w:rsid w:val="00AC43B8"/>
    <w:rsid w:val="00AC5027"/>
    <w:rsid w:val="00AC5498"/>
    <w:rsid w:val="00AC5925"/>
    <w:rsid w:val="00AC5ACA"/>
    <w:rsid w:val="00AC5EF2"/>
    <w:rsid w:val="00AC636F"/>
    <w:rsid w:val="00AC64D5"/>
    <w:rsid w:val="00AC6768"/>
    <w:rsid w:val="00AC684F"/>
    <w:rsid w:val="00AC6A01"/>
    <w:rsid w:val="00AC732E"/>
    <w:rsid w:val="00AC7415"/>
    <w:rsid w:val="00AC7A1B"/>
    <w:rsid w:val="00AD02A8"/>
    <w:rsid w:val="00AD05BE"/>
    <w:rsid w:val="00AD0637"/>
    <w:rsid w:val="00AD0698"/>
    <w:rsid w:val="00AD0DC1"/>
    <w:rsid w:val="00AD11CE"/>
    <w:rsid w:val="00AD11D9"/>
    <w:rsid w:val="00AD18E6"/>
    <w:rsid w:val="00AD192D"/>
    <w:rsid w:val="00AD2312"/>
    <w:rsid w:val="00AD2B80"/>
    <w:rsid w:val="00AD41E2"/>
    <w:rsid w:val="00AD479F"/>
    <w:rsid w:val="00AD487F"/>
    <w:rsid w:val="00AD4BA1"/>
    <w:rsid w:val="00AD5F48"/>
    <w:rsid w:val="00AD64D5"/>
    <w:rsid w:val="00AD6886"/>
    <w:rsid w:val="00AD6AA5"/>
    <w:rsid w:val="00AD6ABD"/>
    <w:rsid w:val="00AD6FB4"/>
    <w:rsid w:val="00AD70A6"/>
    <w:rsid w:val="00AD719D"/>
    <w:rsid w:val="00AD75CA"/>
    <w:rsid w:val="00AD764C"/>
    <w:rsid w:val="00AD7A9C"/>
    <w:rsid w:val="00AD7D2F"/>
    <w:rsid w:val="00AE04DE"/>
    <w:rsid w:val="00AE0FE6"/>
    <w:rsid w:val="00AE122E"/>
    <w:rsid w:val="00AE1DE6"/>
    <w:rsid w:val="00AE29DF"/>
    <w:rsid w:val="00AE2A28"/>
    <w:rsid w:val="00AE3258"/>
    <w:rsid w:val="00AE39CD"/>
    <w:rsid w:val="00AE44DA"/>
    <w:rsid w:val="00AE4B49"/>
    <w:rsid w:val="00AE5522"/>
    <w:rsid w:val="00AE566F"/>
    <w:rsid w:val="00AE58E4"/>
    <w:rsid w:val="00AE5938"/>
    <w:rsid w:val="00AE6117"/>
    <w:rsid w:val="00AE67E9"/>
    <w:rsid w:val="00AE6A9F"/>
    <w:rsid w:val="00AE6B6A"/>
    <w:rsid w:val="00AE6DF3"/>
    <w:rsid w:val="00AE6F39"/>
    <w:rsid w:val="00AE7273"/>
    <w:rsid w:val="00AE728C"/>
    <w:rsid w:val="00AE7465"/>
    <w:rsid w:val="00AE7501"/>
    <w:rsid w:val="00AE7D3F"/>
    <w:rsid w:val="00AF06C9"/>
    <w:rsid w:val="00AF169C"/>
    <w:rsid w:val="00AF1B5B"/>
    <w:rsid w:val="00AF1C4A"/>
    <w:rsid w:val="00AF1E89"/>
    <w:rsid w:val="00AF1F91"/>
    <w:rsid w:val="00AF24E8"/>
    <w:rsid w:val="00AF2520"/>
    <w:rsid w:val="00AF2559"/>
    <w:rsid w:val="00AF2970"/>
    <w:rsid w:val="00AF3663"/>
    <w:rsid w:val="00AF3966"/>
    <w:rsid w:val="00AF3BCF"/>
    <w:rsid w:val="00AF3C2B"/>
    <w:rsid w:val="00AF3CB2"/>
    <w:rsid w:val="00AF3E0A"/>
    <w:rsid w:val="00AF49DC"/>
    <w:rsid w:val="00AF4B20"/>
    <w:rsid w:val="00AF4B4D"/>
    <w:rsid w:val="00AF5298"/>
    <w:rsid w:val="00AF5673"/>
    <w:rsid w:val="00AF581C"/>
    <w:rsid w:val="00AF5932"/>
    <w:rsid w:val="00AF5D38"/>
    <w:rsid w:val="00AF5D68"/>
    <w:rsid w:val="00AF6CEA"/>
    <w:rsid w:val="00AF6D49"/>
    <w:rsid w:val="00AF6F48"/>
    <w:rsid w:val="00AF728B"/>
    <w:rsid w:val="00AF7C22"/>
    <w:rsid w:val="00B00350"/>
    <w:rsid w:val="00B00407"/>
    <w:rsid w:val="00B004DB"/>
    <w:rsid w:val="00B007D0"/>
    <w:rsid w:val="00B00A35"/>
    <w:rsid w:val="00B01AFA"/>
    <w:rsid w:val="00B025E3"/>
    <w:rsid w:val="00B026BF"/>
    <w:rsid w:val="00B029CA"/>
    <w:rsid w:val="00B02B36"/>
    <w:rsid w:val="00B03095"/>
    <w:rsid w:val="00B03379"/>
    <w:rsid w:val="00B03569"/>
    <w:rsid w:val="00B0366C"/>
    <w:rsid w:val="00B0397E"/>
    <w:rsid w:val="00B03A04"/>
    <w:rsid w:val="00B04ADB"/>
    <w:rsid w:val="00B04D7A"/>
    <w:rsid w:val="00B05325"/>
    <w:rsid w:val="00B05B7D"/>
    <w:rsid w:val="00B0624A"/>
    <w:rsid w:val="00B06273"/>
    <w:rsid w:val="00B0646B"/>
    <w:rsid w:val="00B06B72"/>
    <w:rsid w:val="00B06BCD"/>
    <w:rsid w:val="00B06F83"/>
    <w:rsid w:val="00B072F0"/>
    <w:rsid w:val="00B07816"/>
    <w:rsid w:val="00B07F80"/>
    <w:rsid w:val="00B10301"/>
    <w:rsid w:val="00B1065E"/>
    <w:rsid w:val="00B10D59"/>
    <w:rsid w:val="00B10E37"/>
    <w:rsid w:val="00B1130E"/>
    <w:rsid w:val="00B117F5"/>
    <w:rsid w:val="00B11876"/>
    <w:rsid w:val="00B12103"/>
    <w:rsid w:val="00B12AE2"/>
    <w:rsid w:val="00B12BFA"/>
    <w:rsid w:val="00B12C06"/>
    <w:rsid w:val="00B12E1F"/>
    <w:rsid w:val="00B13B51"/>
    <w:rsid w:val="00B14181"/>
    <w:rsid w:val="00B143D9"/>
    <w:rsid w:val="00B147BB"/>
    <w:rsid w:val="00B14AAE"/>
    <w:rsid w:val="00B15468"/>
    <w:rsid w:val="00B156FA"/>
    <w:rsid w:val="00B1583D"/>
    <w:rsid w:val="00B1612D"/>
    <w:rsid w:val="00B16A67"/>
    <w:rsid w:val="00B16B30"/>
    <w:rsid w:val="00B16FCD"/>
    <w:rsid w:val="00B1707E"/>
    <w:rsid w:val="00B170E1"/>
    <w:rsid w:val="00B1722F"/>
    <w:rsid w:val="00B172C9"/>
    <w:rsid w:val="00B17363"/>
    <w:rsid w:val="00B201AA"/>
    <w:rsid w:val="00B2027C"/>
    <w:rsid w:val="00B204B3"/>
    <w:rsid w:val="00B204EA"/>
    <w:rsid w:val="00B20F40"/>
    <w:rsid w:val="00B21487"/>
    <w:rsid w:val="00B21A46"/>
    <w:rsid w:val="00B21A80"/>
    <w:rsid w:val="00B21A9C"/>
    <w:rsid w:val="00B2200A"/>
    <w:rsid w:val="00B226C6"/>
    <w:rsid w:val="00B2277B"/>
    <w:rsid w:val="00B22894"/>
    <w:rsid w:val="00B22DDE"/>
    <w:rsid w:val="00B231CA"/>
    <w:rsid w:val="00B2331D"/>
    <w:rsid w:val="00B235EA"/>
    <w:rsid w:val="00B23AC5"/>
    <w:rsid w:val="00B23BAE"/>
    <w:rsid w:val="00B23D18"/>
    <w:rsid w:val="00B2408F"/>
    <w:rsid w:val="00B24552"/>
    <w:rsid w:val="00B25151"/>
    <w:rsid w:val="00B25225"/>
    <w:rsid w:val="00B259F5"/>
    <w:rsid w:val="00B2609F"/>
    <w:rsid w:val="00B26293"/>
    <w:rsid w:val="00B26559"/>
    <w:rsid w:val="00B26804"/>
    <w:rsid w:val="00B2684A"/>
    <w:rsid w:val="00B26A6C"/>
    <w:rsid w:val="00B26C03"/>
    <w:rsid w:val="00B26EFB"/>
    <w:rsid w:val="00B2724C"/>
    <w:rsid w:val="00B27B7E"/>
    <w:rsid w:val="00B27F27"/>
    <w:rsid w:val="00B302C2"/>
    <w:rsid w:val="00B30852"/>
    <w:rsid w:val="00B30D22"/>
    <w:rsid w:val="00B31019"/>
    <w:rsid w:val="00B31606"/>
    <w:rsid w:val="00B319FA"/>
    <w:rsid w:val="00B3272F"/>
    <w:rsid w:val="00B32D5A"/>
    <w:rsid w:val="00B34955"/>
    <w:rsid w:val="00B34CE3"/>
    <w:rsid w:val="00B35950"/>
    <w:rsid w:val="00B35B0F"/>
    <w:rsid w:val="00B36FA3"/>
    <w:rsid w:val="00B3710C"/>
    <w:rsid w:val="00B37185"/>
    <w:rsid w:val="00B37F21"/>
    <w:rsid w:val="00B415B6"/>
    <w:rsid w:val="00B4203D"/>
    <w:rsid w:val="00B421E0"/>
    <w:rsid w:val="00B427D6"/>
    <w:rsid w:val="00B428C2"/>
    <w:rsid w:val="00B42CCA"/>
    <w:rsid w:val="00B42DA2"/>
    <w:rsid w:val="00B42E02"/>
    <w:rsid w:val="00B432CF"/>
    <w:rsid w:val="00B432E5"/>
    <w:rsid w:val="00B4362C"/>
    <w:rsid w:val="00B43883"/>
    <w:rsid w:val="00B438CE"/>
    <w:rsid w:val="00B43D90"/>
    <w:rsid w:val="00B43E02"/>
    <w:rsid w:val="00B44044"/>
    <w:rsid w:val="00B44119"/>
    <w:rsid w:val="00B442B6"/>
    <w:rsid w:val="00B444B7"/>
    <w:rsid w:val="00B44B1A"/>
    <w:rsid w:val="00B44B73"/>
    <w:rsid w:val="00B45299"/>
    <w:rsid w:val="00B466D8"/>
    <w:rsid w:val="00B4795A"/>
    <w:rsid w:val="00B47C35"/>
    <w:rsid w:val="00B47FBE"/>
    <w:rsid w:val="00B505B2"/>
    <w:rsid w:val="00B50918"/>
    <w:rsid w:val="00B50D56"/>
    <w:rsid w:val="00B51D23"/>
    <w:rsid w:val="00B51D5C"/>
    <w:rsid w:val="00B51FFA"/>
    <w:rsid w:val="00B5264C"/>
    <w:rsid w:val="00B5295B"/>
    <w:rsid w:val="00B52CDD"/>
    <w:rsid w:val="00B52ED4"/>
    <w:rsid w:val="00B530DA"/>
    <w:rsid w:val="00B53108"/>
    <w:rsid w:val="00B53411"/>
    <w:rsid w:val="00B53425"/>
    <w:rsid w:val="00B5433F"/>
    <w:rsid w:val="00B54512"/>
    <w:rsid w:val="00B54C03"/>
    <w:rsid w:val="00B54DD6"/>
    <w:rsid w:val="00B54F76"/>
    <w:rsid w:val="00B550A2"/>
    <w:rsid w:val="00B553DF"/>
    <w:rsid w:val="00B559AF"/>
    <w:rsid w:val="00B55FAB"/>
    <w:rsid w:val="00B567A2"/>
    <w:rsid w:val="00B56A47"/>
    <w:rsid w:val="00B57559"/>
    <w:rsid w:val="00B5762D"/>
    <w:rsid w:val="00B5770B"/>
    <w:rsid w:val="00B57D4D"/>
    <w:rsid w:val="00B60202"/>
    <w:rsid w:val="00B6074F"/>
    <w:rsid w:val="00B6088D"/>
    <w:rsid w:val="00B60D87"/>
    <w:rsid w:val="00B60F25"/>
    <w:rsid w:val="00B611CE"/>
    <w:rsid w:val="00B61D26"/>
    <w:rsid w:val="00B61DFD"/>
    <w:rsid w:val="00B6201A"/>
    <w:rsid w:val="00B623A8"/>
    <w:rsid w:val="00B62F88"/>
    <w:rsid w:val="00B6316F"/>
    <w:rsid w:val="00B63494"/>
    <w:rsid w:val="00B635E6"/>
    <w:rsid w:val="00B636C7"/>
    <w:rsid w:val="00B63DDF"/>
    <w:rsid w:val="00B63F1B"/>
    <w:rsid w:val="00B6487F"/>
    <w:rsid w:val="00B64AD3"/>
    <w:rsid w:val="00B64B00"/>
    <w:rsid w:val="00B65413"/>
    <w:rsid w:val="00B65A0E"/>
    <w:rsid w:val="00B665B3"/>
    <w:rsid w:val="00B667B7"/>
    <w:rsid w:val="00B6688E"/>
    <w:rsid w:val="00B66996"/>
    <w:rsid w:val="00B67460"/>
    <w:rsid w:val="00B67602"/>
    <w:rsid w:val="00B70646"/>
    <w:rsid w:val="00B706AC"/>
    <w:rsid w:val="00B710F0"/>
    <w:rsid w:val="00B7129B"/>
    <w:rsid w:val="00B714B8"/>
    <w:rsid w:val="00B717E7"/>
    <w:rsid w:val="00B718E5"/>
    <w:rsid w:val="00B71C60"/>
    <w:rsid w:val="00B72112"/>
    <w:rsid w:val="00B721E0"/>
    <w:rsid w:val="00B72308"/>
    <w:rsid w:val="00B7231E"/>
    <w:rsid w:val="00B728D9"/>
    <w:rsid w:val="00B72A73"/>
    <w:rsid w:val="00B72CA7"/>
    <w:rsid w:val="00B7303A"/>
    <w:rsid w:val="00B73235"/>
    <w:rsid w:val="00B738FC"/>
    <w:rsid w:val="00B73A2D"/>
    <w:rsid w:val="00B742C6"/>
    <w:rsid w:val="00B74AC6"/>
    <w:rsid w:val="00B75957"/>
    <w:rsid w:val="00B76B7F"/>
    <w:rsid w:val="00B76D1A"/>
    <w:rsid w:val="00B76ED9"/>
    <w:rsid w:val="00B77169"/>
    <w:rsid w:val="00B7750E"/>
    <w:rsid w:val="00B803BB"/>
    <w:rsid w:val="00B80473"/>
    <w:rsid w:val="00B8051C"/>
    <w:rsid w:val="00B809F4"/>
    <w:rsid w:val="00B81177"/>
    <w:rsid w:val="00B81558"/>
    <w:rsid w:val="00B8181B"/>
    <w:rsid w:val="00B81B69"/>
    <w:rsid w:val="00B81CB4"/>
    <w:rsid w:val="00B823F4"/>
    <w:rsid w:val="00B82CEA"/>
    <w:rsid w:val="00B82E41"/>
    <w:rsid w:val="00B83612"/>
    <w:rsid w:val="00B83733"/>
    <w:rsid w:val="00B84014"/>
    <w:rsid w:val="00B846DD"/>
    <w:rsid w:val="00B84F50"/>
    <w:rsid w:val="00B85AC7"/>
    <w:rsid w:val="00B85B1A"/>
    <w:rsid w:val="00B861B1"/>
    <w:rsid w:val="00B86895"/>
    <w:rsid w:val="00B86897"/>
    <w:rsid w:val="00B87463"/>
    <w:rsid w:val="00B878A1"/>
    <w:rsid w:val="00B87C5F"/>
    <w:rsid w:val="00B87E83"/>
    <w:rsid w:val="00B9032C"/>
    <w:rsid w:val="00B90917"/>
    <w:rsid w:val="00B915C2"/>
    <w:rsid w:val="00B919A1"/>
    <w:rsid w:val="00B91BB3"/>
    <w:rsid w:val="00B91C3A"/>
    <w:rsid w:val="00B91E43"/>
    <w:rsid w:val="00B922C0"/>
    <w:rsid w:val="00B923CF"/>
    <w:rsid w:val="00B92A21"/>
    <w:rsid w:val="00B92D8C"/>
    <w:rsid w:val="00B935C7"/>
    <w:rsid w:val="00B937E4"/>
    <w:rsid w:val="00B93AAC"/>
    <w:rsid w:val="00B943A3"/>
    <w:rsid w:val="00B94829"/>
    <w:rsid w:val="00B94A97"/>
    <w:rsid w:val="00B94B4B"/>
    <w:rsid w:val="00B94B76"/>
    <w:rsid w:val="00B94F54"/>
    <w:rsid w:val="00B958A7"/>
    <w:rsid w:val="00B95BC3"/>
    <w:rsid w:val="00B95E8B"/>
    <w:rsid w:val="00B9660E"/>
    <w:rsid w:val="00B9684A"/>
    <w:rsid w:val="00B96B48"/>
    <w:rsid w:val="00B96D87"/>
    <w:rsid w:val="00B97229"/>
    <w:rsid w:val="00B9783D"/>
    <w:rsid w:val="00B97941"/>
    <w:rsid w:val="00B97CD4"/>
    <w:rsid w:val="00BA00AD"/>
    <w:rsid w:val="00BA04BF"/>
    <w:rsid w:val="00BA0809"/>
    <w:rsid w:val="00BA1476"/>
    <w:rsid w:val="00BA15A0"/>
    <w:rsid w:val="00BA16FB"/>
    <w:rsid w:val="00BA24FD"/>
    <w:rsid w:val="00BA2B41"/>
    <w:rsid w:val="00BA2C75"/>
    <w:rsid w:val="00BA3032"/>
    <w:rsid w:val="00BA334E"/>
    <w:rsid w:val="00BA3B5B"/>
    <w:rsid w:val="00BA4AF5"/>
    <w:rsid w:val="00BA4D11"/>
    <w:rsid w:val="00BA4E8D"/>
    <w:rsid w:val="00BA65A3"/>
    <w:rsid w:val="00BA68BC"/>
    <w:rsid w:val="00BA6D82"/>
    <w:rsid w:val="00BA6F0A"/>
    <w:rsid w:val="00BA7540"/>
    <w:rsid w:val="00BA7CBF"/>
    <w:rsid w:val="00BA7E41"/>
    <w:rsid w:val="00BB08C4"/>
    <w:rsid w:val="00BB08C8"/>
    <w:rsid w:val="00BB12C4"/>
    <w:rsid w:val="00BB1E17"/>
    <w:rsid w:val="00BB2455"/>
    <w:rsid w:val="00BB26B5"/>
    <w:rsid w:val="00BB311C"/>
    <w:rsid w:val="00BB31EE"/>
    <w:rsid w:val="00BB3325"/>
    <w:rsid w:val="00BB3A6B"/>
    <w:rsid w:val="00BB50AB"/>
    <w:rsid w:val="00BB5F12"/>
    <w:rsid w:val="00BB60A1"/>
    <w:rsid w:val="00BB682B"/>
    <w:rsid w:val="00BB68AD"/>
    <w:rsid w:val="00BB6A2A"/>
    <w:rsid w:val="00BB6EA7"/>
    <w:rsid w:val="00BB70E6"/>
    <w:rsid w:val="00BB76BF"/>
    <w:rsid w:val="00BB77FC"/>
    <w:rsid w:val="00BB78AF"/>
    <w:rsid w:val="00BC0C51"/>
    <w:rsid w:val="00BC0E61"/>
    <w:rsid w:val="00BC1E2E"/>
    <w:rsid w:val="00BC273F"/>
    <w:rsid w:val="00BC277B"/>
    <w:rsid w:val="00BC2D07"/>
    <w:rsid w:val="00BC2D9F"/>
    <w:rsid w:val="00BC325E"/>
    <w:rsid w:val="00BC3534"/>
    <w:rsid w:val="00BC36FB"/>
    <w:rsid w:val="00BC39B8"/>
    <w:rsid w:val="00BC42A4"/>
    <w:rsid w:val="00BC42E6"/>
    <w:rsid w:val="00BC4C21"/>
    <w:rsid w:val="00BC4D93"/>
    <w:rsid w:val="00BC4E8D"/>
    <w:rsid w:val="00BC5160"/>
    <w:rsid w:val="00BC61D5"/>
    <w:rsid w:val="00BC6518"/>
    <w:rsid w:val="00BC6613"/>
    <w:rsid w:val="00BC6915"/>
    <w:rsid w:val="00BC6AD5"/>
    <w:rsid w:val="00BC6AE8"/>
    <w:rsid w:val="00BC6B83"/>
    <w:rsid w:val="00BC6F0F"/>
    <w:rsid w:val="00BC71DA"/>
    <w:rsid w:val="00BC72B5"/>
    <w:rsid w:val="00BC764F"/>
    <w:rsid w:val="00BC7833"/>
    <w:rsid w:val="00BD01D8"/>
    <w:rsid w:val="00BD0F84"/>
    <w:rsid w:val="00BD17C8"/>
    <w:rsid w:val="00BD18C5"/>
    <w:rsid w:val="00BD1E62"/>
    <w:rsid w:val="00BD1E79"/>
    <w:rsid w:val="00BD20E1"/>
    <w:rsid w:val="00BD2748"/>
    <w:rsid w:val="00BD30B2"/>
    <w:rsid w:val="00BD338B"/>
    <w:rsid w:val="00BD379B"/>
    <w:rsid w:val="00BD3A70"/>
    <w:rsid w:val="00BD3D7E"/>
    <w:rsid w:val="00BD3E47"/>
    <w:rsid w:val="00BD434E"/>
    <w:rsid w:val="00BD4752"/>
    <w:rsid w:val="00BD49FC"/>
    <w:rsid w:val="00BD4DA6"/>
    <w:rsid w:val="00BD4E70"/>
    <w:rsid w:val="00BD5145"/>
    <w:rsid w:val="00BD53F2"/>
    <w:rsid w:val="00BD54DB"/>
    <w:rsid w:val="00BD5B29"/>
    <w:rsid w:val="00BD6B70"/>
    <w:rsid w:val="00BD7C06"/>
    <w:rsid w:val="00BD7DFD"/>
    <w:rsid w:val="00BD7EA7"/>
    <w:rsid w:val="00BE01BB"/>
    <w:rsid w:val="00BE03EE"/>
    <w:rsid w:val="00BE0870"/>
    <w:rsid w:val="00BE0ECD"/>
    <w:rsid w:val="00BE0F1D"/>
    <w:rsid w:val="00BE1806"/>
    <w:rsid w:val="00BE1BA8"/>
    <w:rsid w:val="00BE2383"/>
    <w:rsid w:val="00BE2C81"/>
    <w:rsid w:val="00BE3002"/>
    <w:rsid w:val="00BE30A7"/>
    <w:rsid w:val="00BE379C"/>
    <w:rsid w:val="00BE3C0E"/>
    <w:rsid w:val="00BE4487"/>
    <w:rsid w:val="00BE4876"/>
    <w:rsid w:val="00BE4B42"/>
    <w:rsid w:val="00BE503B"/>
    <w:rsid w:val="00BE5958"/>
    <w:rsid w:val="00BE619C"/>
    <w:rsid w:val="00BE630A"/>
    <w:rsid w:val="00BE6D4A"/>
    <w:rsid w:val="00BF056F"/>
    <w:rsid w:val="00BF0C9D"/>
    <w:rsid w:val="00BF1151"/>
    <w:rsid w:val="00BF149A"/>
    <w:rsid w:val="00BF157F"/>
    <w:rsid w:val="00BF1627"/>
    <w:rsid w:val="00BF185D"/>
    <w:rsid w:val="00BF1877"/>
    <w:rsid w:val="00BF18B9"/>
    <w:rsid w:val="00BF25B1"/>
    <w:rsid w:val="00BF29D2"/>
    <w:rsid w:val="00BF309A"/>
    <w:rsid w:val="00BF3FFB"/>
    <w:rsid w:val="00BF4334"/>
    <w:rsid w:val="00BF46C4"/>
    <w:rsid w:val="00BF4AD7"/>
    <w:rsid w:val="00BF4C64"/>
    <w:rsid w:val="00BF4D67"/>
    <w:rsid w:val="00BF571E"/>
    <w:rsid w:val="00BF591B"/>
    <w:rsid w:val="00BF6198"/>
    <w:rsid w:val="00BF6616"/>
    <w:rsid w:val="00BF6A13"/>
    <w:rsid w:val="00BF6A84"/>
    <w:rsid w:val="00BF6DA6"/>
    <w:rsid w:val="00BF706D"/>
    <w:rsid w:val="00BF7214"/>
    <w:rsid w:val="00BF726F"/>
    <w:rsid w:val="00BF72B9"/>
    <w:rsid w:val="00BF75C7"/>
    <w:rsid w:val="00BF760F"/>
    <w:rsid w:val="00BF7A04"/>
    <w:rsid w:val="00BF7EE3"/>
    <w:rsid w:val="00C00D15"/>
    <w:rsid w:val="00C00E39"/>
    <w:rsid w:val="00C00F4F"/>
    <w:rsid w:val="00C01842"/>
    <w:rsid w:val="00C0193C"/>
    <w:rsid w:val="00C01F15"/>
    <w:rsid w:val="00C02271"/>
    <w:rsid w:val="00C02B01"/>
    <w:rsid w:val="00C02BC9"/>
    <w:rsid w:val="00C03724"/>
    <w:rsid w:val="00C04438"/>
    <w:rsid w:val="00C04D34"/>
    <w:rsid w:val="00C05158"/>
    <w:rsid w:val="00C060E8"/>
    <w:rsid w:val="00C06122"/>
    <w:rsid w:val="00C0612A"/>
    <w:rsid w:val="00C0631F"/>
    <w:rsid w:val="00C06A44"/>
    <w:rsid w:val="00C06F03"/>
    <w:rsid w:val="00C070E1"/>
    <w:rsid w:val="00C070FF"/>
    <w:rsid w:val="00C079ED"/>
    <w:rsid w:val="00C07A54"/>
    <w:rsid w:val="00C07BE1"/>
    <w:rsid w:val="00C07F6C"/>
    <w:rsid w:val="00C07F8D"/>
    <w:rsid w:val="00C10116"/>
    <w:rsid w:val="00C104F9"/>
    <w:rsid w:val="00C10730"/>
    <w:rsid w:val="00C10FF7"/>
    <w:rsid w:val="00C119D8"/>
    <w:rsid w:val="00C11AF4"/>
    <w:rsid w:val="00C11C7B"/>
    <w:rsid w:val="00C12580"/>
    <w:rsid w:val="00C1268D"/>
    <w:rsid w:val="00C12B89"/>
    <w:rsid w:val="00C12C26"/>
    <w:rsid w:val="00C13325"/>
    <w:rsid w:val="00C1474C"/>
    <w:rsid w:val="00C14A87"/>
    <w:rsid w:val="00C151EC"/>
    <w:rsid w:val="00C15431"/>
    <w:rsid w:val="00C15731"/>
    <w:rsid w:val="00C16468"/>
    <w:rsid w:val="00C1656B"/>
    <w:rsid w:val="00C16AF1"/>
    <w:rsid w:val="00C17296"/>
    <w:rsid w:val="00C172DA"/>
    <w:rsid w:val="00C175A9"/>
    <w:rsid w:val="00C17AAE"/>
    <w:rsid w:val="00C17DD2"/>
    <w:rsid w:val="00C17EC1"/>
    <w:rsid w:val="00C200D5"/>
    <w:rsid w:val="00C20161"/>
    <w:rsid w:val="00C2016E"/>
    <w:rsid w:val="00C203F0"/>
    <w:rsid w:val="00C20C6A"/>
    <w:rsid w:val="00C20F48"/>
    <w:rsid w:val="00C2154C"/>
    <w:rsid w:val="00C2167F"/>
    <w:rsid w:val="00C219A5"/>
    <w:rsid w:val="00C22131"/>
    <w:rsid w:val="00C22253"/>
    <w:rsid w:val="00C23C6D"/>
    <w:rsid w:val="00C23E2A"/>
    <w:rsid w:val="00C241F8"/>
    <w:rsid w:val="00C243C9"/>
    <w:rsid w:val="00C2494B"/>
    <w:rsid w:val="00C2635F"/>
    <w:rsid w:val="00C26829"/>
    <w:rsid w:val="00C26E42"/>
    <w:rsid w:val="00C26E62"/>
    <w:rsid w:val="00C27248"/>
    <w:rsid w:val="00C27338"/>
    <w:rsid w:val="00C27A6B"/>
    <w:rsid w:val="00C27B67"/>
    <w:rsid w:val="00C27FBC"/>
    <w:rsid w:val="00C3068A"/>
    <w:rsid w:val="00C30857"/>
    <w:rsid w:val="00C30889"/>
    <w:rsid w:val="00C30915"/>
    <w:rsid w:val="00C3120C"/>
    <w:rsid w:val="00C31268"/>
    <w:rsid w:val="00C31998"/>
    <w:rsid w:val="00C31D61"/>
    <w:rsid w:val="00C3201F"/>
    <w:rsid w:val="00C3229F"/>
    <w:rsid w:val="00C323B9"/>
    <w:rsid w:val="00C33512"/>
    <w:rsid w:val="00C34A4E"/>
    <w:rsid w:val="00C34B15"/>
    <w:rsid w:val="00C34B43"/>
    <w:rsid w:val="00C34D47"/>
    <w:rsid w:val="00C35378"/>
    <w:rsid w:val="00C3586A"/>
    <w:rsid w:val="00C3598D"/>
    <w:rsid w:val="00C35B19"/>
    <w:rsid w:val="00C35C01"/>
    <w:rsid w:val="00C35FC7"/>
    <w:rsid w:val="00C3694B"/>
    <w:rsid w:val="00C36DB3"/>
    <w:rsid w:val="00C374EC"/>
    <w:rsid w:val="00C37F1E"/>
    <w:rsid w:val="00C40752"/>
    <w:rsid w:val="00C40DBE"/>
    <w:rsid w:val="00C4194D"/>
    <w:rsid w:val="00C41F14"/>
    <w:rsid w:val="00C42086"/>
    <w:rsid w:val="00C422D3"/>
    <w:rsid w:val="00C425A5"/>
    <w:rsid w:val="00C4297D"/>
    <w:rsid w:val="00C43312"/>
    <w:rsid w:val="00C4365F"/>
    <w:rsid w:val="00C43AED"/>
    <w:rsid w:val="00C43B4B"/>
    <w:rsid w:val="00C4469B"/>
    <w:rsid w:val="00C4474E"/>
    <w:rsid w:val="00C447CB"/>
    <w:rsid w:val="00C45255"/>
    <w:rsid w:val="00C45A0B"/>
    <w:rsid w:val="00C46871"/>
    <w:rsid w:val="00C471D9"/>
    <w:rsid w:val="00C47407"/>
    <w:rsid w:val="00C4755B"/>
    <w:rsid w:val="00C4768C"/>
    <w:rsid w:val="00C47B6C"/>
    <w:rsid w:val="00C47E21"/>
    <w:rsid w:val="00C47ED9"/>
    <w:rsid w:val="00C47F4A"/>
    <w:rsid w:val="00C50026"/>
    <w:rsid w:val="00C50452"/>
    <w:rsid w:val="00C5069B"/>
    <w:rsid w:val="00C50956"/>
    <w:rsid w:val="00C50D73"/>
    <w:rsid w:val="00C50EC2"/>
    <w:rsid w:val="00C51D83"/>
    <w:rsid w:val="00C52419"/>
    <w:rsid w:val="00C528D3"/>
    <w:rsid w:val="00C52B08"/>
    <w:rsid w:val="00C5335A"/>
    <w:rsid w:val="00C535BA"/>
    <w:rsid w:val="00C538CC"/>
    <w:rsid w:val="00C54085"/>
    <w:rsid w:val="00C5451D"/>
    <w:rsid w:val="00C556D1"/>
    <w:rsid w:val="00C5591D"/>
    <w:rsid w:val="00C56142"/>
    <w:rsid w:val="00C56507"/>
    <w:rsid w:val="00C56D38"/>
    <w:rsid w:val="00C57955"/>
    <w:rsid w:val="00C59B47"/>
    <w:rsid w:val="00C6108C"/>
    <w:rsid w:val="00C6124A"/>
    <w:rsid w:val="00C615CE"/>
    <w:rsid w:val="00C61BA7"/>
    <w:rsid w:val="00C61D99"/>
    <w:rsid w:val="00C61E32"/>
    <w:rsid w:val="00C6210C"/>
    <w:rsid w:val="00C623F1"/>
    <w:rsid w:val="00C62554"/>
    <w:rsid w:val="00C625C4"/>
    <w:rsid w:val="00C62796"/>
    <w:rsid w:val="00C62807"/>
    <w:rsid w:val="00C62E45"/>
    <w:rsid w:val="00C62FC8"/>
    <w:rsid w:val="00C641BE"/>
    <w:rsid w:val="00C644CB"/>
    <w:rsid w:val="00C646C5"/>
    <w:rsid w:val="00C64B6E"/>
    <w:rsid w:val="00C64F5C"/>
    <w:rsid w:val="00C64F96"/>
    <w:rsid w:val="00C65716"/>
    <w:rsid w:val="00C65E5B"/>
    <w:rsid w:val="00C65EE2"/>
    <w:rsid w:val="00C6604F"/>
    <w:rsid w:val="00C66500"/>
    <w:rsid w:val="00C66586"/>
    <w:rsid w:val="00C670B1"/>
    <w:rsid w:val="00C67B85"/>
    <w:rsid w:val="00C67EF6"/>
    <w:rsid w:val="00C67F26"/>
    <w:rsid w:val="00C67FDE"/>
    <w:rsid w:val="00C70649"/>
    <w:rsid w:val="00C7095B"/>
    <w:rsid w:val="00C7099F"/>
    <w:rsid w:val="00C71044"/>
    <w:rsid w:val="00C7218A"/>
    <w:rsid w:val="00C723ED"/>
    <w:rsid w:val="00C72423"/>
    <w:rsid w:val="00C7246D"/>
    <w:rsid w:val="00C72CFC"/>
    <w:rsid w:val="00C733C7"/>
    <w:rsid w:val="00C73739"/>
    <w:rsid w:val="00C73828"/>
    <w:rsid w:val="00C738E7"/>
    <w:rsid w:val="00C740D2"/>
    <w:rsid w:val="00C74432"/>
    <w:rsid w:val="00C74482"/>
    <w:rsid w:val="00C749C1"/>
    <w:rsid w:val="00C74EF6"/>
    <w:rsid w:val="00C755DC"/>
    <w:rsid w:val="00C75601"/>
    <w:rsid w:val="00C75786"/>
    <w:rsid w:val="00C75BE4"/>
    <w:rsid w:val="00C75C11"/>
    <w:rsid w:val="00C75CC3"/>
    <w:rsid w:val="00C76019"/>
    <w:rsid w:val="00C76791"/>
    <w:rsid w:val="00C7684B"/>
    <w:rsid w:val="00C76B81"/>
    <w:rsid w:val="00C7764C"/>
    <w:rsid w:val="00C77B6E"/>
    <w:rsid w:val="00C806D3"/>
    <w:rsid w:val="00C809A4"/>
    <w:rsid w:val="00C81468"/>
    <w:rsid w:val="00C8184C"/>
    <w:rsid w:val="00C81974"/>
    <w:rsid w:val="00C819A6"/>
    <w:rsid w:val="00C81E5B"/>
    <w:rsid w:val="00C81E86"/>
    <w:rsid w:val="00C81FE7"/>
    <w:rsid w:val="00C82505"/>
    <w:rsid w:val="00C82A1A"/>
    <w:rsid w:val="00C83C18"/>
    <w:rsid w:val="00C845FE"/>
    <w:rsid w:val="00C85210"/>
    <w:rsid w:val="00C85910"/>
    <w:rsid w:val="00C85929"/>
    <w:rsid w:val="00C85AD6"/>
    <w:rsid w:val="00C85BD0"/>
    <w:rsid w:val="00C85FE0"/>
    <w:rsid w:val="00C86399"/>
    <w:rsid w:val="00C86876"/>
    <w:rsid w:val="00C87774"/>
    <w:rsid w:val="00C91538"/>
    <w:rsid w:val="00C920AC"/>
    <w:rsid w:val="00C92A50"/>
    <w:rsid w:val="00C92E5E"/>
    <w:rsid w:val="00C930F5"/>
    <w:rsid w:val="00C931EF"/>
    <w:rsid w:val="00C9338A"/>
    <w:rsid w:val="00C936FE"/>
    <w:rsid w:val="00C93A41"/>
    <w:rsid w:val="00C93ECC"/>
    <w:rsid w:val="00C94214"/>
    <w:rsid w:val="00C94369"/>
    <w:rsid w:val="00C9476F"/>
    <w:rsid w:val="00C94C07"/>
    <w:rsid w:val="00C94DB3"/>
    <w:rsid w:val="00C956BD"/>
    <w:rsid w:val="00C958C3"/>
    <w:rsid w:val="00C958EC"/>
    <w:rsid w:val="00C95C37"/>
    <w:rsid w:val="00C9618A"/>
    <w:rsid w:val="00C96404"/>
    <w:rsid w:val="00C9666C"/>
    <w:rsid w:val="00C96959"/>
    <w:rsid w:val="00C97210"/>
    <w:rsid w:val="00C973BF"/>
    <w:rsid w:val="00C97BA5"/>
    <w:rsid w:val="00C97D1B"/>
    <w:rsid w:val="00C97D1D"/>
    <w:rsid w:val="00CA0423"/>
    <w:rsid w:val="00CA0657"/>
    <w:rsid w:val="00CA0EA0"/>
    <w:rsid w:val="00CA0F1E"/>
    <w:rsid w:val="00CA0F4F"/>
    <w:rsid w:val="00CA14D3"/>
    <w:rsid w:val="00CA1672"/>
    <w:rsid w:val="00CA181A"/>
    <w:rsid w:val="00CA1A69"/>
    <w:rsid w:val="00CA21F3"/>
    <w:rsid w:val="00CA27A3"/>
    <w:rsid w:val="00CA2881"/>
    <w:rsid w:val="00CA28D2"/>
    <w:rsid w:val="00CA2B83"/>
    <w:rsid w:val="00CA2C9A"/>
    <w:rsid w:val="00CA369C"/>
    <w:rsid w:val="00CA3CC7"/>
    <w:rsid w:val="00CA416E"/>
    <w:rsid w:val="00CA45E7"/>
    <w:rsid w:val="00CA4703"/>
    <w:rsid w:val="00CA4760"/>
    <w:rsid w:val="00CA4D5D"/>
    <w:rsid w:val="00CA513C"/>
    <w:rsid w:val="00CA55FB"/>
    <w:rsid w:val="00CA5F24"/>
    <w:rsid w:val="00CA6A12"/>
    <w:rsid w:val="00CA6EB8"/>
    <w:rsid w:val="00CA7208"/>
    <w:rsid w:val="00CA7670"/>
    <w:rsid w:val="00CA7721"/>
    <w:rsid w:val="00CA7742"/>
    <w:rsid w:val="00CA78F6"/>
    <w:rsid w:val="00CA7E6F"/>
    <w:rsid w:val="00CB0017"/>
    <w:rsid w:val="00CB08C9"/>
    <w:rsid w:val="00CB0E24"/>
    <w:rsid w:val="00CB1189"/>
    <w:rsid w:val="00CB1303"/>
    <w:rsid w:val="00CB1309"/>
    <w:rsid w:val="00CB22C9"/>
    <w:rsid w:val="00CB2441"/>
    <w:rsid w:val="00CB2A09"/>
    <w:rsid w:val="00CB2CE8"/>
    <w:rsid w:val="00CB3C74"/>
    <w:rsid w:val="00CB4D69"/>
    <w:rsid w:val="00CB4F90"/>
    <w:rsid w:val="00CB509B"/>
    <w:rsid w:val="00CB5471"/>
    <w:rsid w:val="00CB580B"/>
    <w:rsid w:val="00CB5972"/>
    <w:rsid w:val="00CB5BBE"/>
    <w:rsid w:val="00CB5E59"/>
    <w:rsid w:val="00CB6611"/>
    <w:rsid w:val="00CB6A31"/>
    <w:rsid w:val="00CB71F5"/>
    <w:rsid w:val="00CB7500"/>
    <w:rsid w:val="00CB7874"/>
    <w:rsid w:val="00CB796A"/>
    <w:rsid w:val="00CB79EE"/>
    <w:rsid w:val="00CB7D37"/>
    <w:rsid w:val="00CB7F1B"/>
    <w:rsid w:val="00CB7F55"/>
    <w:rsid w:val="00CC0255"/>
    <w:rsid w:val="00CC049F"/>
    <w:rsid w:val="00CC0E04"/>
    <w:rsid w:val="00CC1298"/>
    <w:rsid w:val="00CC14B8"/>
    <w:rsid w:val="00CC1903"/>
    <w:rsid w:val="00CC1941"/>
    <w:rsid w:val="00CC1FB9"/>
    <w:rsid w:val="00CC250B"/>
    <w:rsid w:val="00CC2702"/>
    <w:rsid w:val="00CC27D1"/>
    <w:rsid w:val="00CC2BAB"/>
    <w:rsid w:val="00CC2C5A"/>
    <w:rsid w:val="00CC3C2B"/>
    <w:rsid w:val="00CC3E60"/>
    <w:rsid w:val="00CC4020"/>
    <w:rsid w:val="00CC43A1"/>
    <w:rsid w:val="00CC47E2"/>
    <w:rsid w:val="00CC48FD"/>
    <w:rsid w:val="00CC49B5"/>
    <w:rsid w:val="00CC5F11"/>
    <w:rsid w:val="00CC6819"/>
    <w:rsid w:val="00CC6DBF"/>
    <w:rsid w:val="00CC7777"/>
    <w:rsid w:val="00CC7C29"/>
    <w:rsid w:val="00CD0153"/>
    <w:rsid w:val="00CD0484"/>
    <w:rsid w:val="00CD07D2"/>
    <w:rsid w:val="00CD083B"/>
    <w:rsid w:val="00CD1A53"/>
    <w:rsid w:val="00CD222A"/>
    <w:rsid w:val="00CD2A9A"/>
    <w:rsid w:val="00CD2F00"/>
    <w:rsid w:val="00CD320A"/>
    <w:rsid w:val="00CD35E5"/>
    <w:rsid w:val="00CD3E34"/>
    <w:rsid w:val="00CD4772"/>
    <w:rsid w:val="00CD53F1"/>
    <w:rsid w:val="00CD624A"/>
    <w:rsid w:val="00CD6351"/>
    <w:rsid w:val="00CD63E5"/>
    <w:rsid w:val="00CD640F"/>
    <w:rsid w:val="00CD65B9"/>
    <w:rsid w:val="00CD6B48"/>
    <w:rsid w:val="00CD77F9"/>
    <w:rsid w:val="00CE040F"/>
    <w:rsid w:val="00CE29CD"/>
    <w:rsid w:val="00CE36B5"/>
    <w:rsid w:val="00CE37D6"/>
    <w:rsid w:val="00CE3A9B"/>
    <w:rsid w:val="00CE3B5E"/>
    <w:rsid w:val="00CE442F"/>
    <w:rsid w:val="00CE50C0"/>
    <w:rsid w:val="00CE522F"/>
    <w:rsid w:val="00CE5679"/>
    <w:rsid w:val="00CE5850"/>
    <w:rsid w:val="00CE58D3"/>
    <w:rsid w:val="00CE5DE8"/>
    <w:rsid w:val="00CE647E"/>
    <w:rsid w:val="00CE656B"/>
    <w:rsid w:val="00CE7075"/>
    <w:rsid w:val="00CE715F"/>
    <w:rsid w:val="00CE7782"/>
    <w:rsid w:val="00CE785B"/>
    <w:rsid w:val="00CE7B93"/>
    <w:rsid w:val="00CE7E84"/>
    <w:rsid w:val="00CE7F59"/>
    <w:rsid w:val="00CE7FA5"/>
    <w:rsid w:val="00CF046A"/>
    <w:rsid w:val="00CF1D38"/>
    <w:rsid w:val="00CF3209"/>
    <w:rsid w:val="00CF3978"/>
    <w:rsid w:val="00CF39BC"/>
    <w:rsid w:val="00CF3CE0"/>
    <w:rsid w:val="00CF457F"/>
    <w:rsid w:val="00CF45F9"/>
    <w:rsid w:val="00CF46AB"/>
    <w:rsid w:val="00CF48B8"/>
    <w:rsid w:val="00CF4C2C"/>
    <w:rsid w:val="00CF4DFD"/>
    <w:rsid w:val="00CF50C3"/>
    <w:rsid w:val="00CF5590"/>
    <w:rsid w:val="00CF65EB"/>
    <w:rsid w:val="00CF66EC"/>
    <w:rsid w:val="00CF672B"/>
    <w:rsid w:val="00CF77A3"/>
    <w:rsid w:val="00CF7F24"/>
    <w:rsid w:val="00CFFAE8"/>
    <w:rsid w:val="00D00916"/>
    <w:rsid w:val="00D00978"/>
    <w:rsid w:val="00D014B0"/>
    <w:rsid w:val="00D01688"/>
    <w:rsid w:val="00D01921"/>
    <w:rsid w:val="00D01C5D"/>
    <w:rsid w:val="00D01E81"/>
    <w:rsid w:val="00D01EA0"/>
    <w:rsid w:val="00D02235"/>
    <w:rsid w:val="00D0409C"/>
    <w:rsid w:val="00D04BE6"/>
    <w:rsid w:val="00D0523E"/>
    <w:rsid w:val="00D056F8"/>
    <w:rsid w:val="00D057BE"/>
    <w:rsid w:val="00D05A6F"/>
    <w:rsid w:val="00D05C6E"/>
    <w:rsid w:val="00D05EEC"/>
    <w:rsid w:val="00D060A2"/>
    <w:rsid w:val="00D064AC"/>
    <w:rsid w:val="00D066AB"/>
    <w:rsid w:val="00D06F83"/>
    <w:rsid w:val="00D0728B"/>
    <w:rsid w:val="00D0749C"/>
    <w:rsid w:val="00D079D4"/>
    <w:rsid w:val="00D07CE3"/>
    <w:rsid w:val="00D07FDC"/>
    <w:rsid w:val="00D1064F"/>
    <w:rsid w:val="00D10C6B"/>
    <w:rsid w:val="00D10E3C"/>
    <w:rsid w:val="00D112C5"/>
    <w:rsid w:val="00D11B7F"/>
    <w:rsid w:val="00D11D71"/>
    <w:rsid w:val="00D12F3D"/>
    <w:rsid w:val="00D1347F"/>
    <w:rsid w:val="00D135ED"/>
    <w:rsid w:val="00D136FD"/>
    <w:rsid w:val="00D13924"/>
    <w:rsid w:val="00D1425C"/>
    <w:rsid w:val="00D14446"/>
    <w:rsid w:val="00D149D5"/>
    <w:rsid w:val="00D14A9A"/>
    <w:rsid w:val="00D14CA0"/>
    <w:rsid w:val="00D14E42"/>
    <w:rsid w:val="00D1526D"/>
    <w:rsid w:val="00D158DF"/>
    <w:rsid w:val="00D15A8F"/>
    <w:rsid w:val="00D15B22"/>
    <w:rsid w:val="00D165F4"/>
    <w:rsid w:val="00D1665F"/>
    <w:rsid w:val="00D16F30"/>
    <w:rsid w:val="00D16F54"/>
    <w:rsid w:val="00D17039"/>
    <w:rsid w:val="00D17385"/>
    <w:rsid w:val="00D1739D"/>
    <w:rsid w:val="00D174C1"/>
    <w:rsid w:val="00D17B8F"/>
    <w:rsid w:val="00D202FD"/>
    <w:rsid w:val="00D2054C"/>
    <w:rsid w:val="00D2080A"/>
    <w:rsid w:val="00D209D6"/>
    <w:rsid w:val="00D20BEA"/>
    <w:rsid w:val="00D20E3F"/>
    <w:rsid w:val="00D2136A"/>
    <w:rsid w:val="00D214B3"/>
    <w:rsid w:val="00D216E1"/>
    <w:rsid w:val="00D2192E"/>
    <w:rsid w:val="00D21B4D"/>
    <w:rsid w:val="00D21BFA"/>
    <w:rsid w:val="00D21F9F"/>
    <w:rsid w:val="00D22089"/>
    <w:rsid w:val="00D22605"/>
    <w:rsid w:val="00D236B6"/>
    <w:rsid w:val="00D23723"/>
    <w:rsid w:val="00D23B84"/>
    <w:rsid w:val="00D23C62"/>
    <w:rsid w:val="00D24407"/>
    <w:rsid w:val="00D2453E"/>
    <w:rsid w:val="00D24789"/>
    <w:rsid w:val="00D24C19"/>
    <w:rsid w:val="00D2517E"/>
    <w:rsid w:val="00D25C64"/>
    <w:rsid w:val="00D25F12"/>
    <w:rsid w:val="00D262FF"/>
    <w:rsid w:val="00D265A3"/>
    <w:rsid w:val="00D266BA"/>
    <w:rsid w:val="00D276D6"/>
    <w:rsid w:val="00D27864"/>
    <w:rsid w:val="00D27AA2"/>
    <w:rsid w:val="00D27AE3"/>
    <w:rsid w:val="00D30647"/>
    <w:rsid w:val="00D307A2"/>
    <w:rsid w:val="00D307E1"/>
    <w:rsid w:val="00D307F9"/>
    <w:rsid w:val="00D30E08"/>
    <w:rsid w:val="00D31379"/>
    <w:rsid w:val="00D314DA"/>
    <w:rsid w:val="00D31FC5"/>
    <w:rsid w:val="00D3274E"/>
    <w:rsid w:val="00D33348"/>
    <w:rsid w:val="00D33868"/>
    <w:rsid w:val="00D33CE4"/>
    <w:rsid w:val="00D34379"/>
    <w:rsid w:val="00D34472"/>
    <w:rsid w:val="00D34797"/>
    <w:rsid w:val="00D3484B"/>
    <w:rsid w:val="00D349D1"/>
    <w:rsid w:val="00D354D8"/>
    <w:rsid w:val="00D35E3D"/>
    <w:rsid w:val="00D3646A"/>
    <w:rsid w:val="00D364D2"/>
    <w:rsid w:val="00D3667C"/>
    <w:rsid w:val="00D36AE0"/>
    <w:rsid w:val="00D36D32"/>
    <w:rsid w:val="00D36E7D"/>
    <w:rsid w:val="00D36EB8"/>
    <w:rsid w:val="00D36FDD"/>
    <w:rsid w:val="00D37AAC"/>
    <w:rsid w:val="00D37D4E"/>
    <w:rsid w:val="00D37D8F"/>
    <w:rsid w:val="00D40009"/>
    <w:rsid w:val="00D40343"/>
    <w:rsid w:val="00D4054E"/>
    <w:rsid w:val="00D41BAA"/>
    <w:rsid w:val="00D41E6A"/>
    <w:rsid w:val="00D41E93"/>
    <w:rsid w:val="00D42DBF"/>
    <w:rsid w:val="00D431A9"/>
    <w:rsid w:val="00D43D87"/>
    <w:rsid w:val="00D4480E"/>
    <w:rsid w:val="00D45379"/>
    <w:rsid w:val="00D45D70"/>
    <w:rsid w:val="00D46365"/>
    <w:rsid w:val="00D467C0"/>
    <w:rsid w:val="00D46A59"/>
    <w:rsid w:val="00D46D22"/>
    <w:rsid w:val="00D47047"/>
    <w:rsid w:val="00D470EA"/>
    <w:rsid w:val="00D475C7"/>
    <w:rsid w:val="00D500B5"/>
    <w:rsid w:val="00D50410"/>
    <w:rsid w:val="00D50D95"/>
    <w:rsid w:val="00D510A1"/>
    <w:rsid w:val="00D5137B"/>
    <w:rsid w:val="00D518D1"/>
    <w:rsid w:val="00D522E2"/>
    <w:rsid w:val="00D523DB"/>
    <w:rsid w:val="00D52426"/>
    <w:rsid w:val="00D52711"/>
    <w:rsid w:val="00D5286F"/>
    <w:rsid w:val="00D52C95"/>
    <w:rsid w:val="00D5342B"/>
    <w:rsid w:val="00D537E7"/>
    <w:rsid w:val="00D538BF"/>
    <w:rsid w:val="00D539A2"/>
    <w:rsid w:val="00D54013"/>
    <w:rsid w:val="00D542E2"/>
    <w:rsid w:val="00D54782"/>
    <w:rsid w:val="00D54E99"/>
    <w:rsid w:val="00D5580A"/>
    <w:rsid w:val="00D55837"/>
    <w:rsid w:val="00D5654A"/>
    <w:rsid w:val="00D56A44"/>
    <w:rsid w:val="00D56C70"/>
    <w:rsid w:val="00D57AF1"/>
    <w:rsid w:val="00D57DE4"/>
    <w:rsid w:val="00D57EF1"/>
    <w:rsid w:val="00D57FC5"/>
    <w:rsid w:val="00D612D1"/>
    <w:rsid w:val="00D61D1F"/>
    <w:rsid w:val="00D61DF3"/>
    <w:rsid w:val="00D62339"/>
    <w:rsid w:val="00D62815"/>
    <w:rsid w:val="00D62EB7"/>
    <w:rsid w:val="00D62ECA"/>
    <w:rsid w:val="00D63373"/>
    <w:rsid w:val="00D635BE"/>
    <w:rsid w:val="00D635D6"/>
    <w:rsid w:val="00D63A74"/>
    <w:rsid w:val="00D6417D"/>
    <w:rsid w:val="00D6436E"/>
    <w:rsid w:val="00D65546"/>
    <w:rsid w:val="00D65BD4"/>
    <w:rsid w:val="00D66154"/>
    <w:rsid w:val="00D66511"/>
    <w:rsid w:val="00D66737"/>
    <w:rsid w:val="00D6691D"/>
    <w:rsid w:val="00D6693F"/>
    <w:rsid w:val="00D66998"/>
    <w:rsid w:val="00D6741E"/>
    <w:rsid w:val="00D678C0"/>
    <w:rsid w:val="00D679E8"/>
    <w:rsid w:val="00D67A99"/>
    <w:rsid w:val="00D67E47"/>
    <w:rsid w:val="00D700B0"/>
    <w:rsid w:val="00D70106"/>
    <w:rsid w:val="00D70157"/>
    <w:rsid w:val="00D71108"/>
    <w:rsid w:val="00D71642"/>
    <w:rsid w:val="00D7196D"/>
    <w:rsid w:val="00D71D02"/>
    <w:rsid w:val="00D72121"/>
    <w:rsid w:val="00D727D1"/>
    <w:rsid w:val="00D728AE"/>
    <w:rsid w:val="00D72B90"/>
    <w:rsid w:val="00D72C53"/>
    <w:rsid w:val="00D73DEB"/>
    <w:rsid w:val="00D74096"/>
    <w:rsid w:val="00D74242"/>
    <w:rsid w:val="00D742E4"/>
    <w:rsid w:val="00D7449B"/>
    <w:rsid w:val="00D7478B"/>
    <w:rsid w:val="00D75087"/>
    <w:rsid w:val="00D752EC"/>
    <w:rsid w:val="00D75759"/>
    <w:rsid w:val="00D75932"/>
    <w:rsid w:val="00D75E1D"/>
    <w:rsid w:val="00D75EDF"/>
    <w:rsid w:val="00D76056"/>
    <w:rsid w:val="00D760E0"/>
    <w:rsid w:val="00D76205"/>
    <w:rsid w:val="00D766EC"/>
    <w:rsid w:val="00D7693B"/>
    <w:rsid w:val="00D76B53"/>
    <w:rsid w:val="00D76CD8"/>
    <w:rsid w:val="00D77203"/>
    <w:rsid w:val="00D7754B"/>
    <w:rsid w:val="00D778BB"/>
    <w:rsid w:val="00D77958"/>
    <w:rsid w:val="00D779F7"/>
    <w:rsid w:val="00D77BA4"/>
    <w:rsid w:val="00D77E4D"/>
    <w:rsid w:val="00D77FD1"/>
    <w:rsid w:val="00D800A0"/>
    <w:rsid w:val="00D802B5"/>
    <w:rsid w:val="00D80593"/>
    <w:rsid w:val="00D8085C"/>
    <w:rsid w:val="00D80A9E"/>
    <w:rsid w:val="00D8135A"/>
    <w:rsid w:val="00D81383"/>
    <w:rsid w:val="00D81AB9"/>
    <w:rsid w:val="00D81C55"/>
    <w:rsid w:val="00D826C5"/>
    <w:rsid w:val="00D8327E"/>
    <w:rsid w:val="00D83459"/>
    <w:rsid w:val="00D83AE1"/>
    <w:rsid w:val="00D83B8B"/>
    <w:rsid w:val="00D8462C"/>
    <w:rsid w:val="00D84770"/>
    <w:rsid w:val="00D853FF"/>
    <w:rsid w:val="00D85BE2"/>
    <w:rsid w:val="00D868EC"/>
    <w:rsid w:val="00D87B84"/>
    <w:rsid w:val="00D90F1E"/>
    <w:rsid w:val="00D91014"/>
    <w:rsid w:val="00D913F3"/>
    <w:rsid w:val="00D9184E"/>
    <w:rsid w:val="00D91DBD"/>
    <w:rsid w:val="00D926F1"/>
    <w:rsid w:val="00D928CA"/>
    <w:rsid w:val="00D92A3B"/>
    <w:rsid w:val="00D92E45"/>
    <w:rsid w:val="00D92FE2"/>
    <w:rsid w:val="00D93C31"/>
    <w:rsid w:val="00D9452A"/>
    <w:rsid w:val="00D9466F"/>
    <w:rsid w:val="00D948C3"/>
    <w:rsid w:val="00D94A79"/>
    <w:rsid w:val="00D950C5"/>
    <w:rsid w:val="00D954FD"/>
    <w:rsid w:val="00D95B8D"/>
    <w:rsid w:val="00D95DE7"/>
    <w:rsid w:val="00D95FEC"/>
    <w:rsid w:val="00D9669D"/>
    <w:rsid w:val="00D96CC3"/>
    <w:rsid w:val="00D96D2C"/>
    <w:rsid w:val="00D975CB"/>
    <w:rsid w:val="00D976D1"/>
    <w:rsid w:val="00D978FE"/>
    <w:rsid w:val="00D97BB6"/>
    <w:rsid w:val="00DA0494"/>
    <w:rsid w:val="00DA0866"/>
    <w:rsid w:val="00DA0D12"/>
    <w:rsid w:val="00DA142D"/>
    <w:rsid w:val="00DA199B"/>
    <w:rsid w:val="00DA1D11"/>
    <w:rsid w:val="00DA1E9E"/>
    <w:rsid w:val="00DA1F4F"/>
    <w:rsid w:val="00DA322B"/>
    <w:rsid w:val="00DA39F0"/>
    <w:rsid w:val="00DA3A0D"/>
    <w:rsid w:val="00DA3AC7"/>
    <w:rsid w:val="00DA3EF8"/>
    <w:rsid w:val="00DA406F"/>
    <w:rsid w:val="00DA41B6"/>
    <w:rsid w:val="00DA4A1F"/>
    <w:rsid w:val="00DA5561"/>
    <w:rsid w:val="00DA566F"/>
    <w:rsid w:val="00DA5A6A"/>
    <w:rsid w:val="00DA5D9B"/>
    <w:rsid w:val="00DA6C84"/>
    <w:rsid w:val="00DA718A"/>
    <w:rsid w:val="00DA740C"/>
    <w:rsid w:val="00DA7E4B"/>
    <w:rsid w:val="00DA7EF1"/>
    <w:rsid w:val="00DB0222"/>
    <w:rsid w:val="00DB0838"/>
    <w:rsid w:val="00DB17D7"/>
    <w:rsid w:val="00DB17F1"/>
    <w:rsid w:val="00DB19D9"/>
    <w:rsid w:val="00DB20B9"/>
    <w:rsid w:val="00DB2735"/>
    <w:rsid w:val="00DB27F5"/>
    <w:rsid w:val="00DB2D15"/>
    <w:rsid w:val="00DB3371"/>
    <w:rsid w:val="00DB3428"/>
    <w:rsid w:val="00DB3A31"/>
    <w:rsid w:val="00DB4734"/>
    <w:rsid w:val="00DB5108"/>
    <w:rsid w:val="00DB5999"/>
    <w:rsid w:val="00DB5D77"/>
    <w:rsid w:val="00DB62B8"/>
    <w:rsid w:val="00DB63D9"/>
    <w:rsid w:val="00DB6416"/>
    <w:rsid w:val="00DB663C"/>
    <w:rsid w:val="00DB690E"/>
    <w:rsid w:val="00DB700A"/>
    <w:rsid w:val="00DB7C23"/>
    <w:rsid w:val="00DB7C3C"/>
    <w:rsid w:val="00DC0354"/>
    <w:rsid w:val="00DC0527"/>
    <w:rsid w:val="00DC0F9A"/>
    <w:rsid w:val="00DC1005"/>
    <w:rsid w:val="00DC17CD"/>
    <w:rsid w:val="00DC1C0E"/>
    <w:rsid w:val="00DC25CF"/>
    <w:rsid w:val="00DC2BDA"/>
    <w:rsid w:val="00DC320C"/>
    <w:rsid w:val="00DC3EDA"/>
    <w:rsid w:val="00DC4142"/>
    <w:rsid w:val="00DC4B77"/>
    <w:rsid w:val="00DC4CF1"/>
    <w:rsid w:val="00DC4D15"/>
    <w:rsid w:val="00DC4DD8"/>
    <w:rsid w:val="00DC510A"/>
    <w:rsid w:val="00DC559A"/>
    <w:rsid w:val="00DC5800"/>
    <w:rsid w:val="00DC69D7"/>
    <w:rsid w:val="00DC6E03"/>
    <w:rsid w:val="00DD0293"/>
    <w:rsid w:val="00DD02F8"/>
    <w:rsid w:val="00DD0362"/>
    <w:rsid w:val="00DD0376"/>
    <w:rsid w:val="00DD07DC"/>
    <w:rsid w:val="00DD16B9"/>
    <w:rsid w:val="00DD17AA"/>
    <w:rsid w:val="00DD1F5C"/>
    <w:rsid w:val="00DD23C5"/>
    <w:rsid w:val="00DD26C6"/>
    <w:rsid w:val="00DD2D77"/>
    <w:rsid w:val="00DD31DB"/>
    <w:rsid w:val="00DD32E8"/>
    <w:rsid w:val="00DD3513"/>
    <w:rsid w:val="00DD3632"/>
    <w:rsid w:val="00DD3ABF"/>
    <w:rsid w:val="00DD3ADF"/>
    <w:rsid w:val="00DD4555"/>
    <w:rsid w:val="00DD45A2"/>
    <w:rsid w:val="00DD47CC"/>
    <w:rsid w:val="00DD4DDA"/>
    <w:rsid w:val="00DD5769"/>
    <w:rsid w:val="00DD57C8"/>
    <w:rsid w:val="00DD61C6"/>
    <w:rsid w:val="00DD6678"/>
    <w:rsid w:val="00DD6DAE"/>
    <w:rsid w:val="00DD6E0E"/>
    <w:rsid w:val="00DD6EA1"/>
    <w:rsid w:val="00DD7E2A"/>
    <w:rsid w:val="00DE0151"/>
    <w:rsid w:val="00DE042E"/>
    <w:rsid w:val="00DE0EF5"/>
    <w:rsid w:val="00DE1203"/>
    <w:rsid w:val="00DE2234"/>
    <w:rsid w:val="00DE235F"/>
    <w:rsid w:val="00DE25C6"/>
    <w:rsid w:val="00DE2685"/>
    <w:rsid w:val="00DE2856"/>
    <w:rsid w:val="00DE2C50"/>
    <w:rsid w:val="00DE384F"/>
    <w:rsid w:val="00DE3F5D"/>
    <w:rsid w:val="00DE4DEB"/>
    <w:rsid w:val="00DE585A"/>
    <w:rsid w:val="00DE5872"/>
    <w:rsid w:val="00DE5CE1"/>
    <w:rsid w:val="00DE6A1B"/>
    <w:rsid w:val="00DE707B"/>
    <w:rsid w:val="00DE708F"/>
    <w:rsid w:val="00DE730B"/>
    <w:rsid w:val="00DE765B"/>
    <w:rsid w:val="00DE7A45"/>
    <w:rsid w:val="00DE7B93"/>
    <w:rsid w:val="00DF0285"/>
    <w:rsid w:val="00DF05E4"/>
    <w:rsid w:val="00DF0829"/>
    <w:rsid w:val="00DF082C"/>
    <w:rsid w:val="00DF0A60"/>
    <w:rsid w:val="00DF0B4C"/>
    <w:rsid w:val="00DF0B89"/>
    <w:rsid w:val="00DF1027"/>
    <w:rsid w:val="00DF13BD"/>
    <w:rsid w:val="00DF1666"/>
    <w:rsid w:val="00DF16A0"/>
    <w:rsid w:val="00DF1850"/>
    <w:rsid w:val="00DF2038"/>
    <w:rsid w:val="00DF2215"/>
    <w:rsid w:val="00DF22CA"/>
    <w:rsid w:val="00DF26D5"/>
    <w:rsid w:val="00DF27FB"/>
    <w:rsid w:val="00DF2B3C"/>
    <w:rsid w:val="00DF2C2D"/>
    <w:rsid w:val="00DF31E4"/>
    <w:rsid w:val="00DF3465"/>
    <w:rsid w:val="00DF3718"/>
    <w:rsid w:val="00DF3836"/>
    <w:rsid w:val="00DF3EA8"/>
    <w:rsid w:val="00DF4D24"/>
    <w:rsid w:val="00DF5093"/>
    <w:rsid w:val="00DF58A1"/>
    <w:rsid w:val="00DF5D70"/>
    <w:rsid w:val="00DF5D7D"/>
    <w:rsid w:val="00DF5EB0"/>
    <w:rsid w:val="00DF5F46"/>
    <w:rsid w:val="00DF6AC2"/>
    <w:rsid w:val="00DF6C3A"/>
    <w:rsid w:val="00DF6D4E"/>
    <w:rsid w:val="00DF6DA9"/>
    <w:rsid w:val="00DF711D"/>
    <w:rsid w:val="00DF711F"/>
    <w:rsid w:val="00DF78D4"/>
    <w:rsid w:val="00DF796A"/>
    <w:rsid w:val="00DF7C90"/>
    <w:rsid w:val="00DF7DBA"/>
    <w:rsid w:val="00DF7F32"/>
    <w:rsid w:val="00E004A3"/>
    <w:rsid w:val="00E00598"/>
    <w:rsid w:val="00E008CF"/>
    <w:rsid w:val="00E00C64"/>
    <w:rsid w:val="00E00F4C"/>
    <w:rsid w:val="00E011FC"/>
    <w:rsid w:val="00E0139E"/>
    <w:rsid w:val="00E01401"/>
    <w:rsid w:val="00E01691"/>
    <w:rsid w:val="00E01771"/>
    <w:rsid w:val="00E01BCC"/>
    <w:rsid w:val="00E02235"/>
    <w:rsid w:val="00E02BC4"/>
    <w:rsid w:val="00E02BCE"/>
    <w:rsid w:val="00E03F37"/>
    <w:rsid w:val="00E040C7"/>
    <w:rsid w:val="00E05121"/>
    <w:rsid w:val="00E053BD"/>
    <w:rsid w:val="00E05F37"/>
    <w:rsid w:val="00E06985"/>
    <w:rsid w:val="00E06FFA"/>
    <w:rsid w:val="00E07FC1"/>
    <w:rsid w:val="00E10174"/>
    <w:rsid w:val="00E112D6"/>
    <w:rsid w:val="00E11659"/>
    <w:rsid w:val="00E119A1"/>
    <w:rsid w:val="00E119E5"/>
    <w:rsid w:val="00E121F0"/>
    <w:rsid w:val="00E12232"/>
    <w:rsid w:val="00E122DF"/>
    <w:rsid w:val="00E12327"/>
    <w:rsid w:val="00E13052"/>
    <w:rsid w:val="00E130DD"/>
    <w:rsid w:val="00E1315E"/>
    <w:rsid w:val="00E135E4"/>
    <w:rsid w:val="00E13FE4"/>
    <w:rsid w:val="00E1410C"/>
    <w:rsid w:val="00E14805"/>
    <w:rsid w:val="00E14ED0"/>
    <w:rsid w:val="00E153F5"/>
    <w:rsid w:val="00E15D8B"/>
    <w:rsid w:val="00E15DAF"/>
    <w:rsid w:val="00E15FFE"/>
    <w:rsid w:val="00E164E7"/>
    <w:rsid w:val="00E166B8"/>
    <w:rsid w:val="00E166DC"/>
    <w:rsid w:val="00E16855"/>
    <w:rsid w:val="00E173CE"/>
    <w:rsid w:val="00E174B0"/>
    <w:rsid w:val="00E17A1B"/>
    <w:rsid w:val="00E17F12"/>
    <w:rsid w:val="00E206EE"/>
    <w:rsid w:val="00E20EF5"/>
    <w:rsid w:val="00E21088"/>
    <w:rsid w:val="00E21293"/>
    <w:rsid w:val="00E215A7"/>
    <w:rsid w:val="00E21CB6"/>
    <w:rsid w:val="00E22AAC"/>
    <w:rsid w:val="00E22D53"/>
    <w:rsid w:val="00E22E1F"/>
    <w:rsid w:val="00E22F2E"/>
    <w:rsid w:val="00E230E3"/>
    <w:rsid w:val="00E2334C"/>
    <w:rsid w:val="00E23458"/>
    <w:rsid w:val="00E237A3"/>
    <w:rsid w:val="00E240F6"/>
    <w:rsid w:val="00E2423D"/>
    <w:rsid w:val="00E248D1"/>
    <w:rsid w:val="00E24B1D"/>
    <w:rsid w:val="00E24B7E"/>
    <w:rsid w:val="00E25402"/>
    <w:rsid w:val="00E257EB"/>
    <w:rsid w:val="00E259AA"/>
    <w:rsid w:val="00E25B3E"/>
    <w:rsid w:val="00E25B6B"/>
    <w:rsid w:val="00E25C4A"/>
    <w:rsid w:val="00E25CA4"/>
    <w:rsid w:val="00E25E81"/>
    <w:rsid w:val="00E26062"/>
    <w:rsid w:val="00E260DF"/>
    <w:rsid w:val="00E2628E"/>
    <w:rsid w:val="00E269CA"/>
    <w:rsid w:val="00E269CF"/>
    <w:rsid w:val="00E26A9D"/>
    <w:rsid w:val="00E26B72"/>
    <w:rsid w:val="00E276FF"/>
    <w:rsid w:val="00E27C94"/>
    <w:rsid w:val="00E30434"/>
    <w:rsid w:val="00E30461"/>
    <w:rsid w:val="00E30741"/>
    <w:rsid w:val="00E30FC8"/>
    <w:rsid w:val="00E3100B"/>
    <w:rsid w:val="00E31216"/>
    <w:rsid w:val="00E31FF6"/>
    <w:rsid w:val="00E32835"/>
    <w:rsid w:val="00E32F19"/>
    <w:rsid w:val="00E3313F"/>
    <w:rsid w:val="00E338E8"/>
    <w:rsid w:val="00E33A6A"/>
    <w:rsid w:val="00E33CD7"/>
    <w:rsid w:val="00E33CE6"/>
    <w:rsid w:val="00E340CA"/>
    <w:rsid w:val="00E343B2"/>
    <w:rsid w:val="00E34439"/>
    <w:rsid w:val="00E356EC"/>
    <w:rsid w:val="00E357BC"/>
    <w:rsid w:val="00E358AB"/>
    <w:rsid w:val="00E35ECF"/>
    <w:rsid w:val="00E3628C"/>
    <w:rsid w:val="00E36BFD"/>
    <w:rsid w:val="00E36C1E"/>
    <w:rsid w:val="00E36D78"/>
    <w:rsid w:val="00E37155"/>
    <w:rsid w:val="00E37346"/>
    <w:rsid w:val="00E37712"/>
    <w:rsid w:val="00E4069A"/>
    <w:rsid w:val="00E40754"/>
    <w:rsid w:val="00E407EB"/>
    <w:rsid w:val="00E408A4"/>
    <w:rsid w:val="00E40E91"/>
    <w:rsid w:val="00E411BC"/>
    <w:rsid w:val="00E412FF"/>
    <w:rsid w:val="00E41473"/>
    <w:rsid w:val="00E417F0"/>
    <w:rsid w:val="00E41968"/>
    <w:rsid w:val="00E41A6F"/>
    <w:rsid w:val="00E41FFB"/>
    <w:rsid w:val="00E422C8"/>
    <w:rsid w:val="00E42872"/>
    <w:rsid w:val="00E42F91"/>
    <w:rsid w:val="00E430B9"/>
    <w:rsid w:val="00E4376C"/>
    <w:rsid w:val="00E43BFC"/>
    <w:rsid w:val="00E43FAB"/>
    <w:rsid w:val="00E4479E"/>
    <w:rsid w:val="00E44CD2"/>
    <w:rsid w:val="00E44D04"/>
    <w:rsid w:val="00E451A7"/>
    <w:rsid w:val="00E4545E"/>
    <w:rsid w:val="00E4584A"/>
    <w:rsid w:val="00E45ADE"/>
    <w:rsid w:val="00E469B8"/>
    <w:rsid w:val="00E46BC5"/>
    <w:rsid w:val="00E46DD1"/>
    <w:rsid w:val="00E46EE6"/>
    <w:rsid w:val="00E47123"/>
    <w:rsid w:val="00E4712D"/>
    <w:rsid w:val="00E472CB"/>
    <w:rsid w:val="00E4743E"/>
    <w:rsid w:val="00E47694"/>
    <w:rsid w:val="00E47EDF"/>
    <w:rsid w:val="00E50275"/>
    <w:rsid w:val="00E50FA8"/>
    <w:rsid w:val="00E516A8"/>
    <w:rsid w:val="00E51721"/>
    <w:rsid w:val="00E51CBA"/>
    <w:rsid w:val="00E51FE7"/>
    <w:rsid w:val="00E5213D"/>
    <w:rsid w:val="00E526A7"/>
    <w:rsid w:val="00E52A6E"/>
    <w:rsid w:val="00E52C17"/>
    <w:rsid w:val="00E52ED0"/>
    <w:rsid w:val="00E5361F"/>
    <w:rsid w:val="00E53C40"/>
    <w:rsid w:val="00E53D1A"/>
    <w:rsid w:val="00E5409F"/>
    <w:rsid w:val="00E54562"/>
    <w:rsid w:val="00E545ED"/>
    <w:rsid w:val="00E548F9"/>
    <w:rsid w:val="00E54A43"/>
    <w:rsid w:val="00E54A85"/>
    <w:rsid w:val="00E54B5F"/>
    <w:rsid w:val="00E5565E"/>
    <w:rsid w:val="00E55A54"/>
    <w:rsid w:val="00E55A78"/>
    <w:rsid w:val="00E56207"/>
    <w:rsid w:val="00E56617"/>
    <w:rsid w:val="00E5670C"/>
    <w:rsid w:val="00E569BA"/>
    <w:rsid w:val="00E56A6B"/>
    <w:rsid w:val="00E571A3"/>
    <w:rsid w:val="00E602FC"/>
    <w:rsid w:val="00E6096B"/>
    <w:rsid w:val="00E60DAD"/>
    <w:rsid w:val="00E61207"/>
    <w:rsid w:val="00E616B4"/>
    <w:rsid w:val="00E61B5D"/>
    <w:rsid w:val="00E62316"/>
    <w:rsid w:val="00E629B3"/>
    <w:rsid w:val="00E6349C"/>
    <w:rsid w:val="00E637DB"/>
    <w:rsid w:val="00E645A8"/>
    <w:rsid w:val="00E64673"/>
    <w:rsid w:val="00E64B39"/>
    <w:rsid w:val="00E64EFE"/>
    <w:rsid w:val="00E6523E"/>
    <w:rsid w:val="00E652F4"/>
    <w:rsid w:val="00E65FC7"/>
    <w:rsid w:val="00E66470"/>
    <w:rsid w:val="00E66489"/>
    <w:rsid w:val="00E66A0B"/>
    <w:rsid w:val="00E673E0"/>
    <w:rsid w:val="00E67BDF"/>
    <w:rsid w:val="00E70418"/>
    <w:rsid w:val="00E7051D"/>
    <w:rsid w:val="00E70624"/>
    <w:rsid w:val="00E7099A"/>
    <w:rsid w:val="00E70A11"/>
    <w:rsid w:val="00E71282"/>
    <w:rsid w:val="00E71383"/>
    <w:rsid w:val="00E717A6"/>
    <w:rsid w:val="00E71E03"/>
    <w:rsid w:val="00E7210A"/>
    <w:rsid w:val="00E723E3"/>
    <w:rsid w:val="00E72E62"/>
    <w:rsid w:val="00E73642"/>
    <w:rsid w:val="00E73731"/>
    <w:rsid w:val="00E74161"/>
    <w:rsid w:val="00E74511"/>
    <w:rsid w:val="00E745D3"/>
    <w:rsid w:val="00E7476B"/>
    <w:rsid w:val="00E748BF"/>
    <w:rsid w:val="00E7496F"/>
    <w:rsid w:val="00E74B94"/>
    <w:rsid w:val="00E74C4D"/>
    <w:rsid w:val="00E74CD3"/>
    <w:rsid w:val="00E7552C"/>
    <w:rsid w:val="00E75899"/>
    <w:rsid w:val="00E76140"/>
    <w:rsid w:val="00E76518"/>
    <w:rsid w:val="00E76A16"/>
    <w:rsid w:val="00E76A52"/>
    <w:rsid w:val="00E773E1"/>
    <w:rsid w:val="00E77890"/>
    <w:rsid w:val="00E77A2F"/>
    <w:rsid w:val="00E77CE1"/>
    <w:rsid w:val="00E77E8C"/>
    <w:rsid w:val="00E8018B"/>
    <w:rsid w:val="00E802FD"/>
    <w:rsid w:val="00E807E7"/>
    <w:rsid w:val="00E80A72"/>
    <w:rsid w:val="00E80DDD"/>
    <w:rsid w:val="00E80E25"/>
    <w:rsid w:val="00E80FCC"/>
    <w:rsid w:val="00E813B7"/>
    <w:rsid w:val="00E819ED"/>
    <w:rsid w:val="00E81D96"/>
    <w:rsid w:val="00E81EAA"/>
    <w:rsid w:val="00E81ECE"/>
    <w:rsid w:val="00E81F46"/>
    <w:rsid w:val="00E81F60"/>
    <w:rsid w:val="00E8243A"/>
    <w:rsid w:val="00E827FC"/>
    <w:rsid w:val="00E831EA"/>
    <w:rsid w:val="00E83543"/>
    <w:rsid w:val="00E837E1"/>
    <w:rsid w:val="00E8494A"/>
    <w:rsid w:val="00E84FAE"/>
    <w:rsid w:val="00E855D8"/>
    <w:rsid w:val="00E85826"/>
    <w:rsid w:val="00E85B76"/>
    <w:rsid w:val="00E85DBE"/>
    <w:rsid w:val="00E86D2A"/>
    <w:rsid w:val="00E8766C"/>
    <w:rsid w:val="00E878F5"/>
    <w:rsid w:val="00E87E59"/>
    <w:rsid w:val="00E87F32"/>
    <w:rsid w:val="00E900EA"/>
    <w:rsid w:val="00E90A73"/>
    <w:rsid w:val="00E90CFA"/>
    <w:rsid w:val="00E90D98"/>
    <w:rsid w:val="00E9124E"/>
    <w:rsid w:val="00E91574"/>
    <w:rsid w:val="00E915AD"/>
    <w:rsid w:val="00E9160E"/>
    <w:rsid w:val="00E91978"/>
    <w:rsid w:val="00E92017"/>
    <w:rsid w:val="00E922F4"/>
    <w:rsid w:val="00E926CD"/>
    <w:rsid w:val="00E92DED"/>
    <w:rsid w:val="00E93B43"/>
    <w:rsid w:val="00E93D89"/>
    <w:rsid w:val="00E9418D"/>
    <w:rsid w:val="00E94659"/>
    <w:rsid w:val="00E947E5"/>
    <w:rsid w:val="00E9494E"/>
    <w:rsid w:val="00E950FF"/>
    <w:rsid w:val="00E95298"/>
    <w:rsid w:val="00E95453"/>
    <w:rsid w:val="00E956D1"/>
    <w:rsid w:val="00E956E5"/>
    <w:rsid w:val="00E95957"/>
    <w:rsid w:val="00E95B1C"/>
    <w:rsid w:val="00E9624C"/>
    <w:rsid w:val="00E96314"/>
    <w:rsid w:val="00E96962"/>
    <w:rsid w:val="00E96E07"/>
    <w:rsid w:val="00E970DF"/>
    <w:rsid w:val="00E972D2"/>
    <w:rsid w:val="00E97698"/>
    <w:rsid w:val="00E977E7"/>
    <w:rsid w:val="00E979A5"/>
    <w:rsid w:val="00E97C6D"/>
    <w:rsid w:val="00EA034E"/>
    <w:rsid w:val="00EA05AD"/>
    <w:rsid w:val="00EA08E3"/>
    <w:rsid w:val="00EA0A0E"/>
    <w:rsid w:val="00EA0CDA"/>
    <w:rsid w:val="00EA0DA3"/>
    <w:rsid w:val="00EA0F7D"/>
    <w:rsid w:val="00EA0FA4"/>
    <w:rsid w:val="00EA13CE"/>
    <w:rsid w:val="00EA1973"/>
    <w:rsid w:val="00EA1CB1"/>
    <w:rsid w:val="00EA21E9"/>
    <w:rsid w:val="00EA24D8"/>
    <w:rsid w:val="00EA30D8"/>
    <w:rsid w:val="00EA39B7"/>
    <w:rsid w:val="00EA423C"/>
    <w:rsid w:val="00EA546B"/>
    <w:rsid w:val="00EA5559"/>
    <w:rsid w:val="00EA6119"/>
    <w:rsid w:val="00EA6EE8"/>
    <w:rsid w:val="00EA7277"/>
    <w:rsid w:val="00EA77F8"/>
    <w:rsid w:val="00EA798D"/>
    <w:rsid w:val="00EB0763"/>
    <w:rsid w:val="00EB1B1C"/>
    <w:rsid w:val="00EB2340"/>
    <w:rsid w:val="00EB282F"/>
    <w:rsid w:val="00EB2B58"/>
    <w:rsid w:val="00EB3B04"/>
    <w:rsid w:val="00EB3C28"/>
    <w:rsid w:val="00EB3EE4"/>
    <w:rsid w:val="00EB3FBA"/>
    <w:rsid w:val="00EB43F3"/>
    <w:rsid w:val="00EB44F6"/>
    <w:rsid w:val="00EB494E"/>
    <w:rsid w:val="00EB4B16"/>
    <w:rsid w:val="00EB52CF"/>
    <w:rsid w:val="00EB58DC"/>
    <w:rsid w:val="00EB598A"/>
    <w:rsid w:val="00EB5B02"/>
    <w:rsid w:val="00EB5E41"/>
    <w:rsid w:val="00EB699B"/>
    <w:rsid w:val="00EB6B90"/>
    <w:rsid w:val="00EB6EAC"/>
    <w:rsid w:val="00EB7786"/>
    <w:rsid w:val="00EB7C6F"/>
    <w:rsid w:val="00EC0119"/>
    <w:rsid w:val="00EC0323"/>
    <w:rsid w:val="00EC0557"/>
    <w:rsid w:val="00EC0809"/>
    <w:rsid w:val="00EC080D"/>
    <w:rsid w:val="00EC0918"/>
    <w:rsid w:val="00EC09BC"/>
    <w:rsid w:val="00EC0CA1"/>
    <w:rsid w:val="00EC0E4F"/>
    <w:rsid w:val="00EC17DE"/>
    <w:rsid w:val="00EC1877"/>
    <w:rsid w:val="00EC1946"/>
    <w:rsid w:val="00EC2994"/>
    <w:rsid w:val="00EC32E3"/>
    <w:rsid w:val="00EC3366"/>
    <w:rsid w:val="00EC35E3"/>
    <w:rsid w:val="00EC3A79"/>
    <w:rsid w:val="00EC3BE0"/>
    <w:rsid w:val="00EC3F1E"/>
    <w:rsid w:val="00EC4F0C"/>
    <w:rsid w:val="00EC50E4"/>
    <w:rsid w:val="00EC59A5"/>
    <w:rsid w:val="00EC60D8"/>
    <w:rsid w:val="00EC64A4"/>
    <w:rsid w:val="00EC64D3"/>
    <w:rsid w:val="00EC6532"/>
    <w:rsid w:val="00EC688C"/>
    <w:rsid w:val="00EC6C4D"/>
    <w:rsid w:val="00EC7416"/>
    <w:rsid w:val="00EC76D0"/>
    <w:rsid w:val="00EC778B"/>
    <w:rsid w:val="00EC77F0"/>
    <w:rsid w:val="00EC7D80"/>
    <w:rsid w:val="00EC7F1A"/>
    <w:rsid w:val="00ED00C4"/>
    <w:rsid w:val="00ED0164"/>
    <w:rsid w:val="00ED060A"/>
    <w:rsid w:val="00ED069E"/>
    <w:rsid w:val="00ED175C"/>
    <w:rsid w:val="00ED185A"/>
    <w:rsid w:val="00ED18C6"/>
    <w:rsid w:val="00ED19D2"/>
    <w:rsid w:val="00ED2640"/>
    <w:rsid w:val="00ED29CA"/>
    <w:rsid w:val="00ED2AF7"/>
    <w:rsid w:val="00ED32E0"/>
    <w:rsid w:val="00ED3DC8"/>
    <w:rsid w:val="00ED3E6C"/>
    <w:rsid w:val="00ED40CE"/>
    <w:rsid w:val="00ED455B"/>
    <w:rsid w:val="00ED4EFF"/>
    <w:rsid w:val="00ED5050"/>
    <w:rsid w:val="00ED510F"/>
    <w:rsid w:val="00ED5315"/>
    <w:rsid w:val="00ED55D8"/>
    <w:rsid w:val="00ED58EB"/>
    <w:rsid w:val="00ED5A59"/>
    <w:rsid w:val="00ED5E0E"/>
    <w:rsid w:val="00ED61E3"/>
    <w:rsid w:val="00ED61E6"/>
    <w:rsid w:val="00ED68FC"/>
    <w:rsid w:val="00ED6C77"/>
    <w:rsid w:val="00ED6F21"/>
    <w:rsid w:val="00ED7811"/>
    <w:rsid w:val="00ED7AD9"/>
    <w:rsid w:val="00ED7B18"/>
    <w:rsid w:val="00ED7CEB"/>
    <w:rsid w:val="00EE0139"/>
    <w:rsid w:val="00EE0555"/>
    <w:rsid w:val="00EE0684"/>
    <w:rsid w:val="00EE0983"/>
    <w:rsid w:val="00EE0E3C"/>
    <w:rsid w:val="00EE16B4"/>
    <w:rsid w:val="00EE18BC"/>
    <w:rsid w:val="00EE1AAE"/>
    <w:rsid w:val="00EE1AD6"/>
    <w:rsid w:val="00EE1CA7"/>
    <w:rsid w:val="00EE2271"/>
    <w:rsid w:val="00EE2712"/>
    <w:rsid w:val="00EE2FAB"/>
    <w:rsid w:val="00EE3136"/>
    <w:rsid w:val="00EE33D9"/>
    <w:rsid w:val="00EE399F"/>
    <w:rsid w:val="00EE4321"/>
    <w:rsid w:val="00EE47D6"/>
    <w:rsid w:val="00EE4C57"/>
    <w:rsid w:val="00EE4F1E"/>
    <w:rsid w:val="00EE51B4"/>
    <w:rsid w:val="00EE556F"/>
    <w:rsid w:val="00EE5860"/>
    <w:rsid w:val="00EE5C63"/>
    <w:rsid w:val="00EE5DD7"/>
    <w:rsid w:val="00EE6307"/>
    <w:rsid w:val="00EE69B5"/>
    <w:rsid w:val="00EE7207"/>
    <w:rsid w:val="00EE7619"/>
    <w:rsid w:val="00EE7ECC"/>
    <w:rsid w:val="00EF02CB"/>
    <w:rsid w:val="00EF15A2"/>
    <w:rsid w:val="00EF1C00"/>
    <w:rsid w:val="00EF1C33"/>
    <w:rsid w:val="00EF1C92"/>
    <w:rsid w:val="00EF366C"/>
    <w:rsid w:val="00EF428C"/>
    <w:rsid w:val="00EF49C4"/>
    <w:rsid w:val="00EF4C69"/>
    <w:rsid w:val="00EF5911"/>
    <w:rsid w:val="00EF5987"/>
    <w:rsid w:val="00EF663D"/>
    <w:rsid w:val="00EF6BFB"/>
    <w:rsid w:val="00EF6DB6"/>
    <w:rsid w:val="00F003F1"/>
    <w:rsid w:val="00F00D0F"/>
    <w:rsid w:val="00F019A8"/>
    <w:rsid w:val="00F02203"/>
    <w:rsid w:val="00F02818"/>
    <w:rsid w:val="00F02B72"/>
    <w:rsid w:val="00F02F18"/>
    <w:rsid w:val="00F02FFB"/>
    <w:rsid w:val="00F03809"/>
    <w:rsid w:val="00F04387"/>
    <w:rsid w:val="00F04E6F"/>
    <w:rsid w:val="00F04F43"/>
    <w:rsid w:val="00F056A3"/>
    <w:rsid w:val="00F07C13"/>
    <w:rsid w:val="00F11452"/>
    <w:rsid w:val="00F11B7B"/>
    <w:rsid w:val="00F11C3E"/>
    <w:rsid w:val="00F11ECA"/>
    <w:rsid w:val="00F12044"/>
    <w:rsid w:val="00F12AA8"/>
    <w:rsid w:val="00F13028"/>
    <w:rsid w:val="00F139CD"/>
    <w:rsid w:val="00F13B47"/>
    <w:rsid w:val="00F13E9B"/>
    <w:rsid w:val="00F14C1F"/>
    <w:rsid w:val="00F14C61"/>
    <w:rsid w:val="00F14FF8"/>
    <w:rsid w:val="00F15179"/>
    <w:rsid w:val="00F15597"/>
    <w:rsid w:val="00F161B5"/>
    <w:rsid w:val="00F161FC"/>
    <w:rsid w:val="00F16509"/>
    <w:rsid w:val="00F167BC"/>
    <w:rsid w:val="00F16BC0"/>
    <w:rsid w:val="00F17974"/>
    <w:rsid w:val="00F17F3D"/>
    <w:rsid w:val="00F20121"/>
    <w:rsid w:val="00F201EA"/>
    <w:rsid w:val="00F201F9"/>
    <w:rsid w:val="00F21456"/>
    <w:rsid w:val="00F21B92"/>
    <w:rsid w:val="00F21E5B"/>
    <w:rsid w:val="00F21F21"/>
    <w:rsid w:val="00F22CDA"/>
    <w:rsid w:val="00F22DAC"/>
    <w:rsid w:val="00F23391"/>
    <w:rsid w:val="00F23D46"/>
    <w:rsid w:val="00F24D07"/>
    <w:rsid w:val="00F25088"/>
    <w:rsid w:val="00F2547B"/>
    <w:rsid w:val="00F2653F"/>
    <w:rsid w:val="00F26793"/>
    <w:rsid w:val="00F26826"/>
    <w:rsid w:val="00F26853"/>
    <w:rsid w:val="00F27300"/>
    <w:rsid w:val="00F2749B"/>
    <w:rsid w:val="00F27A59"/>
    <w:rsid w:val="00F3012E"/>
    <w:rsid w:val="00F301A7"/>
    <w:rsid w:val="00F301BE"/>
    <w:rsid w:val="00F306A0"/>
    <w:rsid w:val="00F306BA"/>
    <w:rsid w:val="00F307E7"/>
    <w:rsid w:val="00F30D06"/>
    <w:rsid w:val="00F30EEA"/>
    <w:rsid w:val="00F31340"/>
    <w:rsid w:val="00F317B1"/>
    <w:rsid w:val="00F322BD"/>
    <w:rsid w:val="00F328D9"/>
    <w:rsid w:val="00F32AAB"/>
    <w:rsid w:val="00F32C13"/>
    <w:rsid w:val="00F32DD2"/>
    <w:rsid w:val="00F3336A"/>
    <w:rsid w:val="00F33AA0"/>
    <w:rsid w:val="00F34C76"/>
    <w:rsid w:val="00F34CCF"/>
    <w:rsid w:val="00F34FDB"/>
    <w:rsid w:val="00F35459"/>
    <w:rsid w:val="00F36494"/>
    <w:rsid w:val="00F3684A"/>
    <w:rsid w:val="00F36F2B"/>
    <w:rsid w:val="00F3789E"/>
    <w:rsid w:val="00F37A87"/>
    <w:rsid w:val="00F37D91"/>
    <w:rsid w:val="00F37F48"/>
    <w:rsid w:val="00F40491"/>
    <w:rsid w:val="00F40E00"/>
    <w:rsid w:val="00F41098"/>
    <w:rsid w:val="00F4206E"/>
    <w:rsid w:val="00F421D9"/>
    <w:rsid w:val="00F4221D"/>
    <w:rsid w:val="00F42494"/>
    <w:rsid w:val="00F425BA"/>
    <w:rsid w:val="00F42A0B"/>
    <w:rsid w:val="00F42AEF"/>
    <w:rsid w:val="00F42B30"/>
    <w:rsid w:val="00F4367D"/>
    <w:rsid w:val="00F43CA4"/>
    <w:rsid w:val="00F44893"/>
    <w:rsid w:val="00F453E6"/>
    <w:rsid w:val="00F45549"/>
    <w:rsid w:val="00F45824"/>
    <w:rsid w:val="00F459C2"/>
    <w:rsid w:val="00F45A44"/>
    <w:rsid w:val="00F45AF8"/>
    <w:rsid w:val="00F45C4A"/>
    <w:rsid w:val="00F46176"/>
    <w:rsid w:val="00F468D4"/>
    <w:rsid w:val="00F470FA"/>
    <w:rsid w:val="00F47488"/>
    <w:rsid w:val="00F47820"/>
    <w:rsid w:val="00F47A54"/>
    <w:rsid w:val="00F47BD3"/>
    <w:rsid w:val="00F47C62"/>
    <w:rsid w:val="00F47C73"/>
    <w:rsid w:val="00F47C75"/>
    <w:rsid w:val="00F47E41"/>
    <w:rsid w:val="00F47EF5"/>
    <w:rsid w:val="00F47FCF"/>
    <w:rsid w:val="00F500B4"/>
    <w:rsid w:val="00F5018D"/>
    <w:rsid w:val="00F50897"/>
    <w:rsid w:val="00F50A81"/>
    <w:rsid w:val="00F50CD5"/>
    <w:rsid w:val="00F5135C"/>
    <w:rsid w:val="00F515CB"/>
    <w:rsid w:val="00F517BF"/>
    <w:rsid w:val="00F520E0"/>
    <w:rsid w:val="00F52314"/>
    <w:rsid w:val="00F52412"/>
    <w:rsid w:val="00F5242F"/>
    <w:rsid w:val="00F5271D"/>
    <w:rsid w:val="00F52A92"/>
    <w:rsid w:val="00F531E4"/>
    <w:rsid w:val="00F53247"/>
    <w:rsid w:val="00F53386"/>
    <w:rsid w:val="00F53591"/>
    <w:rsid w:val="00F53597"/>
    <w:rsid w:val="00F53877"/>
    <w:rsid w:val="00F53AC9"/>
    <w:rsid w:val="00F547F7"/>
    <w:rsid w:val="00F554DB"/>
    <w:rsid w:val="00F5552D"/>
    <w:rsid w:val="00F556B3"/>
    <w:rsid w:val="00F556E1"/>
    <w:rsid w:val="00F55737"/>
    <w:rsid w:val="00F558B0"/>
    <w:rsid w:val="00F55A85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57691"/>
    <w:rsid w:val="00F57749"/>
    <w:rsid w:val="00F57B7A"/>
    <w:rsid w:val="00F600FE"/>
    <w:rsid w:val="00F6012A"/>
    <w:rsid w:val="00F60A22"/>
    <w:rsid w:val="00F61054"/>
    <w:rsid w:val="00F62020"/>
    <w:rsid w:val="00F62266"/>
    <w:rsid w:val="00F6230B"/>
    <w:rsid w:val="00F62861"/>
    <w:rsid w:val="00F63511"/>
    <w:rsid w:val="00F635A1"/>
    <w:rsid w:val="00F635BD"/>
    <w:rsid w:val="00F63B69"/>
    <w:rsid w:val="00F63FA8"/>
    <w:rsid w:val="00F641AB"/>
    <w:rsid w:val="00F6462C"/>
    <w:rsid w:val="00F651D5"/>
    <w:rsid w:val="00F65BE6"/>
    <w:rsid w:val="00F6629B"/>
    <w:rsid w:val="00F66BDC"/>
    <w:rsid w:val="00F6700B"/>
    <w:rsid w:val="00F67778"/>
    <w:rsid w:val="00F70880"/>
    <w:rsid w:val="00F70ED8"/>
    <w:rsid w:val="00F712DE"/>
    <w:rsid w:val="00F72B80"/>
    <w:rsid w:val="00F72F44"/>
    <w:rsid w:val="00F72FC9"/>
    <w:rsid w:val="00F73C85"/>
    <w:rsid w:val="00F73D6F"/>
    <w:rsid w:val="00F74219"/>
    <w:rsid w:val="00F74321"/>
    <w:rsid w:val="00F74795"/>
    <w:rsid w:val="00F74CAB"/>
    <w:rsid w:val="00F74F6C"/>
    <w:rsid w:val="00F74FC5"/>
    <w:rsid w:val="00F753AF"/>
    <w:rsid w:val="00F762F3"/>
    <w:rsid w:val="00F76967"/>
    <w:rsid w:val="00F76B6D"/>
    <w:rsid w:val="00F771C9"/>
    <w:rsid w:val="00F776DF"/>
    <w:rsid w:val="00F77826"/>
    <w:rsid w:val="00F7792A"/>
    <w:rsid w:val="00F80470"/>
    <w:rsid w:val="00F8049A"/>
    <w:rsid w:val="00F80D66"/>
    <w:rsid w:val="00F81530"/>
    <w:rsid w:val="00F816BF"/>
    <w:rsid w:val="00F81D3C"/>
    <w:rsid w:val="00F82316"/>
    <w:rsid w:val="00F82CF9"/>
    <w:rsid w:val="00F82D8A"/>
    <w:rsid w:val="00F83025"/>
    <w:rsid w:val="00F833DC"/>
    <w:rsid w:val="00F83480"/>
    <w:rsid w:val="00F835F1"/>
    <w:rsid w:val="00F836A8"/>
    <w:rsid w:val="00F837C9"/>
    <w:rsid w:val="00F839CE"/>
    <w:rsid w:val="00F84063"/>
    <w:rsid w:val="00F842CD"/>
    <w:rsid w:val="00F84ADC"/>
    <w:rsid w:val="00F85191"/>
    <w:rsid w:val="00F8572A"/>
    <w:rsid w:val="00F85ABF"/>
    <w:rsid w:val="00F85BD0"/>
    <w:rsid w:val="00F85C1D"/>
    <w:rsid w:val="00F85DDC"/>
    <w:rsid w:val="00F861B5"/>
    <w:rsid w:val="00F86893"/>
    <w:rsid w:val="00F87D36"/>
    <w:rsid w:val="00F903B3"/>
    <w:rsid w:val="00F90C55"/>
    <w:rsid w:val="00F90F40"/>
    <w:rsid w:val="00F91174"/>
    <w:rsid w:val="00F91331"/>
    <w:rsid w:val="00F91B1B"/>
    <w:rsid w:val="00F91CFC"/>
    <w:rsid w:val="00F91F27"/>
    <w:rsid w:val="00F92185"/>
    <w:rsid w:val="00F928DE"/>
    <w:rsid w:val="00F929CA"/>
    <w:rsid w:val="00F92F1D"/>
    <w:rsid w:val="00F93021"/>
    <w:rsid w:val="00F930B2"/>
    <w:rsid w:val="00F93803"/>
    <w:rsid w:val="00F93A3B"/>
    <w:rsid w:val="00F93DCC"/>
    <w:rsid w:val="00F9407C"/>
    <w:rsid w:val="00F95146"/>
    <w:rsid w:val="00F95BBA"/>
    <w:rsid w:val="00F962D5"/>
    <w:rsid w:val="00F967DA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B90"/>
    <w:rsid w:val="00FA0EFF"/>
    <w:rsid w:val="00FA0F80"/>
    <w:rsid w:val="00FA13F3"/>
    <w:rsid w:val="00FA1A0D"/>
    <w:rsid w:val="00FA1A60"/>
    <w:rsid w:val="00FA1DAE"/>
    <w:rsid w:val="00FA20C0"/>
    <w:rsid w:val="00FA21FD"/>
    <w:rsid w:val="00FA228F"/>
    <w:rsid w:val="00FA2B22"/>
    <w:rsid w:val="00FA3699"/>
    <w:rsid w:val="00FA3AC0"/>
    <w:rsid w:val="00FA3D1C"/>
    <w:rsid w:val="00FA40C3"/>
    <w:rsid w:val="00FA5268"/>
    <w:rsid w:val="00FA5782"/>
    <w:rsid w:val="00FA6A9B"/>
    <w:rsid w:val="00FA700C"/>
    <w:rsid w:val="00FA7047"/>
    <w:rsid w:val="00FA708C"/>
    <w:rsid w:val="00FA7271"/>
    <w:rsid w:val="00FA7C90"/>
    <w:rsid w:val="00FA7E0B"/>
    <w:rsid w:val="00FB0246"/>
    <w:rsid w:val="00FB06F4"/>
    <w:rsid w:val="00FB0C96"/>
    <w:rsid w:val="00FB0D03"/>
    <w:rsid w:val="00FB0FBC"/>
    <w:rsid w:val="00FB104C"/>
    <w:rsid w:val="00FB14F3"/>
    <w:rsid w:val="00FB15C0"/>
    <w:rsid w:val="00FB1771"/>
    <w:rsid w:val="00FB1AF0"/>
    <w:rsid w:val="00FB1B04"/>
    <w:rsid w:val="00FB234D"/>
    <w:rsid w:val="00FB263F"/>
    <w:rsid w:val="00FB26D8"/>
    <w:rsid w:val="00FB322D"/>
    <w:rsid w:val="00FB338C"/>
    <w:rsid w:val="00FB3963"/>
    <w:rsid w:val="00FB3D2A"/>
    <w:rsid w:val="00FB428C"/>
    <w:rsid w:val="00FB4532"/>
    <w:rsid w:val="00FB47D3"/>
    <w:rsid w:val="00FB5592"/>
    <w:rsid w:val="00FB5710"/>
    <w:rsid w:val="00FB5817"/>
    <w:rsid w:val="00FB5E49"/>
    <w:rsid w:val="00FB678C"/>
    <w:rsid w:val="00FB6832"/>
    <w:rsid w:val="00FB72DC"/>
    <w:rsid w:val="00FB7551"/>
    <w:rsid w:val="00FC02B9"/>
    <w:rsid w:val="00FC037C"/>
    <w:rsid w:val="00FC08E0"/>
    <w:rsid w:val="00FC19E0"/>
    <w:rsid w:val="00FC263B"/>
    <w:rsid w:val="00FC34C9"/>
    <w:rsid w:val="00FC352A"/>
    <w:rsid w:val="00FC3A2B"/>
    <w:rsid w:val="00FC3AED"/>
    <w:rsid w:val="00FC4FA4"/>
    <w:rsid w:val="00FC5656"/>
    <w:rsid w:val="00FC5BF9"/>
    <w:rsid w:val="00FC6463"/>
    <w:rsid w:val="00FC64C4"/>
    <w:rsid w:val="00FC6749"/>
    <w:rsid w:val="00FC67C5"/>
    <w:rsid w:val="00FC6D71"/>
    <w:rsid w:val="00FC6DD2"/>
    <w:rsid w:val="00FC72B4"/>
    <w:rsid w:val="00FC75B1"/>
    <w:rsid w:val="00FC7C02"/>
    <w:rsid w:val="00FC7F59"/>
    <w:rsid w:val="00FD0E69"/>
    <w:rsid w:val="00FD1288"/>
    <w:rsid w:val="00FD12D2"/>
    <w:rsid w:val="00FD1415"/>
    <w:rsid w:val="00FD20AE"/>
    <w:rsid w:val="00FD2783"/>
    <w:rsid w:val="00FD2951"/>
    <w:rsid w:val="00FD2954"/>
    <w:rsid w:val="00FD2D75"/>
    <w:rsid w:val="00FD3010"/>
    <w:rsid w:val="00FD3066"/>
    <w:rsid w:val="00FD327E"/>
    <w:rsid w:val="00FD3367"/>
    <w:rsid w:val="00FD3834"/>
    <w:rsid w:val="00FD3FCF"/>
    <w:rsid w:val="00FD464F"/>
    <w:rsid w:val="00FD500C"/>
    <w:rsid w:val="00FD50F5"/>
    <w:rsid w:val="00FD588E"/>
    <w:rsid w:val="00FD5934"/>
    <w:rsid w:val="00FD59B4"/>
    <w:rsid w:val="00FD5DB2"/>
    <w:rsid w:val="00FD5E9E"/>
    <w:rsid w:val="00FD6218"/>
    <w:rsid w:val="00FD64AD"/>
    <w:rsid w:val="00FD66CD"/>
    <w:rsid w:val="00FD6812"/>
    <w:rsid w:val="00FD694A"/>
    <w:rsid w:val="00FD6D16"/>
    <w:rsid w:val="00FD6D6E"/>
    <w:rsid w:val="00FD6E92"/>
    <w:rsid w:val="00FD71FA"/>
    <w:rsid w:val="00FD721E"/>
    <w:rsid w:val="00FD7598"/>
    <w:rsid w:val="00FD77A0"/>
    <w:rsid w:val="00FD7CCF"/>
    <w:rsid w:val="00FE0437"/>
    <w:rsid w:val="00FE05FE"/>
    <w:rsid w:val="00FE07B2"/>
    <w:rsid w:val="00FE0AD1"/>
    <w:rsid w:val="00FE0D35"/>
    <w:rsid w:val="00FE0DEB"/>
    <w:rsid w:val="00FE21C6"/>
    <w:rsid w:val="00FE21DA"/>
    <w:rsid w:val="00FE2D71"/>
    <w:rsid w:val="00FE3A9C"/>
    <w:rsid w:val="00FE3EB4"/>
    <w:rsid w:val="00FE3F03"/>
    <w:rsid w:val="00FE40F9"/>
    <w:rsid w:val="00FE420D"/>
    <w:rsid w:val="00FE4884"/>
    <w:rsid w:val="00FE4A66"/>
    <w:rsid w:val="00FE4EBC"/>
    <w:rsid w:val="00FE55CE"/>
    <w:rsid w:val="00FE5745"/>
    <w:rsid w:val="00FE5A29"/>
    <w:rsid w:val="00FE5CB0"/>
    <w:rsid w:val="00FE5E0A"/>
    <w:rsid w:val="00FE6209"/>
    <w:rsid w:val="00FE6418"/>
    <w:rsid w:val="00FE649C"/>
    <w:rsid w:val="00FE6B60"/>
    <w:rsid w:val="00FE6B83"/>
    <w:rsid w:val="00FE7024"/>
    <w:rsid w:val="00FE7962"/>
    <w:rsid w:val="00FE7E4D"/>
    <w:rsid w:val="00FF0478"/>
    <w:rsid w:val="00FF050E"/>
    <w:rsid w:val="00FF077E"/>
    <w:rsid w:val="00FF1037"/>
    <w:rsid w:val="00FF1476"/>
    <w:rsid w:val="00FF1AC1"/>
    <w:rsid w:val="00FF219E"/>
    <w:rsid w:val="00FF22EB"/>
    <w:rsid w:val="00FF2697"/>
    <w:rsid w:val="00FF29CE"/>
    <w:rsid w:val="00FF2A99"/>
    <w:rsid w:val="00FF2E95"/>
    <w:rsid w:val="00FF3163"/>
    <w:rsid w:val="00FF35A7"/>
    <w:rsid w:val="00FF440E"/>
    <w:rsid w:val="00FF4430"/>
    <w:rsid w:val="00FF46ED"/>
    <w:rsid w:val="00FF46FD"/>
    <w:rsid w:val="00FF584A"/>
    <w:rsid w:val="00FF5E8F"/>
    <w:rsid w:val="00FF674F"/>
    <w:rsid w:val="00FF6FBA"/>
    <w:rsid w:val="00FF7674"/>
    <w:rsid w:val="00FF7CC6"/>
    <w:rsid w:val="00FF7D0A"/>
    <w:rsid w:val="01042FFF"/>
    <w:rsid w:val="0130DCAB"/>
    <w:rsid w:val="013197DD"/>
    <w:rsid w:val="01345C8A"/>
    <w:rsid w:val="014D80EE"/>
    <w:rsid w:val="01525B54"/>
    <w:rsid w:val="0183921B"/>
    <w:rsid w:val="01AA7ED2"/>
    <w:rsid w:val="01BCAF5A"/>
    <w:rsid w:val="01BD99CC"/>
    <w:rsid w:val="01E3C094"/>
    <w:rsid w:val="01F92B2E"/>
    <w:rsid w:val="02374F2F"/>
    <w:rsid w:val="0238C318"/>
    <w:rsid w:val="023FF3FE"/>
    <w:rsid w:val="02418F52"/>
    <w:rsid w:val="025869EE"/>
    <w:rsid w:val="025C6F18"/>
    <w:rsid w:val="027A5E95"/>
    <w:rsid w:val="029E53A0"/>
    <w:rsid w:val="02E3028D"/>
    <w:rsid w:val="03089E28"/>
    <w:rsid w:val="034FCF42"/>
    <w:rsid w:val="0358C8AA"/>
    <w:rsid w:val="03591840"/>
    <w:rsid w:val="035D2A26"/>
    <w:rsid w:val="036ED816"/>
    <w:rsid w:val="0376A7FD"/>
    <w:rsid w:val="0378A0D0"/>
    <w:rsid w:val="03A4C2E4"/>
    <w:rsid w:val="03B04775"/>
    <w:rsid w:val="03BA31DD"/>
    <w:rsid w:val="03DD8A8F"/>
    <w:rsid w:val="03DECB98"/>
    <w:rsid w:val="03FBFD97"/>
    <w:rsid w:val="043991CB"/>
    <w:rsid w:val="043F2EE6"/>
    <w:rsid w:val="044CAD8A"/>
    <w:rsid w:val="0473823D"/>
    <w:rsid w:val="048336E6"/>
    <w:rsid w:val="04955CF6"/>
    <w:rsid w:val="049B6891"/>
    <w:rsid w:val="04A6CC0D"/>
    <w:rsid w:val="0521480A"/>
    <w:rsid w:val="05A2D092"/>
    <w:rsid w:val="05C38DD6"/>
    <w:rsid w:val="05D6D720"/>
    <w:rsid w:val="05EBBE12"/>
    <w:rsid w:val="0634E1A8"/>
    <w:rsid w:val="063B2962"/>
    <w:rsid w:val="064ABA22"/>
    <w:rsid w:val="06971CBD"/>
    <w:rsid w:val="06A50E7B"/>
    <w:rsid w:val="06B2EB98"/>
    <w:rsid w:val="06BAB3E0"/>
    <w:rsid w:val="06F01AFB"/>
    <w:rsid w:val="0739B3B3"/>
    <w:rsid w:val="0751EEED"/>
    <w:rsid w:val="075E451E"/>
    <w:rsid w:val="0762AAAF"/>
    <w:rsid w:val="079091D7"/>
    <w:rsid w:val="07AA65D6"/>
    <w:rsid w:val="082CBF02"/>
    <w:rsid w:val="08670FCE"/>
    <w:rsid w:val="087CF3AC"/>
    <w:rsid w:val="088D0D19"/>
    <w:rsid w:val="0890EC00"/>
    <w:rsid w:val="08C336FD"/>
    <w:rsid w:val="08D0AF9D"/>
    <w:rsid w:val="08DE8D48"/>
    <w:rsid w:val="08E3EE74"/>
    <w:rsid w:val="08E92F1F"/>
    <w:rsid w:val="08F84A2E"/>
    <w:rsid w:val="08FAFBA5"/>
    <w:rsid w:val="08FEF40B"/>
    <w:rsid w:val="0911ECD3"/>
    <w:rsid w:val="093D1AED"/>
    <w:rsid w:val="09421466"/>
    <w:rsid w:val="0955D4A3"/>
    <w:rsid w:val="0965747B"/>
    <w:rsid w:val="0966B105"/>
    <w:rsid w:val="096A8A5B"/>
    <w:rsid w:val="096F361A"/>
    <w:rsid w:val="0980C7B2"/>
    <w:rsid w:val="098F016F"/>
    <w:rsid w:val="09C0E595"/>
    <w:rsid w:val="09D29C59"/>
    <w:rsid w:val="09DE8B1F"/>
    <w:rsid w:val="0A0A3687"/>
    <w:rsid w:val="0A101CFF"/>
    <w:rsid w:val="0A211CA6"/>
    <w:rsid w:val="0A23231A"/>
    <w:rsid w:val="0A2CCF26"/>
    <w:rsid w:val="0A6E6944"/>
    <w:rsid w:val="0A70B3B6"/>
    <w:rsid w:val="0A7C820E"/>
    <w:rsid w:val="0A9237B5"/>
    <w:rsid w:val="0A941A8F"/>
    <w:rsid w:val="0A98F306"/>
    <w:rsid w:val="0AB8035E"/>
    <w:rsid w:val="0AC46B67"/>
    <w:rsid w:val="0AE1D547"/>
    <w:rsid w:val="0AE61CBE"/>
    <w:rsid w:val="0AF52A72"/>
    <w:rsid w:val="0AFBB82E"/>
    <w:rsid w:val="0B17E1EC"/>
    <w:rsid w:val="0B37DAAA"/>
    <w:rsid w:val="0B6053D4"/>
    <w:rsid w:val="0B86588C"/>
    <w:rsid w:val="0B92F031"/>
    <w:rsid w:val="0BE063F8"/>
    <w:rsid w:val="0BFC1615"/>
    <w:rsid w:val="0C022906"/>
    <w:rsid w:val="0C571E8B"/>
    <w:rsid w:val="0C6CA4AF"/>
    <w:rsid w:val="0C8BBB97"/>
    <w:rsid w:val="0CB8ADC9"/>
    <w:rsid w:val="0CC424CE"/>
    <w:rsid w:val="0CCA12E4"/>
    <w:rsid w:val="0CD0E0FF"/>
    <w:rsid w:val="0D03F8EB"/>
    <w:rsid w:val="0D1A7900"/>
    <w:rsid w:val="0D2228ED"/>
    <w:rsid w:val="0D3FC431"/>
    <w:rsid w:val="0D431633"/>
    <w:rsid w:val="0D436583"/>
    <w:rsid w:val="0D43EDEC"/>
    <w:rsid w:val="0D4920C9"/>
    <w:rsid w:val="0D999E8A"/>
    <w:rsid w:val="0DCBBB51"/>
    <w:rsid w:val="0DD0837C"/>
    <w:rsid w:val="0DD20440"/>
    <w:rsid w:val="0DE2F3D8"/>
    <w:rsid w:val="0E04F4DE"/>
    <w:rsid w:val="0E07D753"/>
    <w:rsid w:val="0E306634"/>
    <w:rsid w:val="0E33A72F"/>
    <w:rsid w:val="0E36B373"/>
    <w:rsid w:val="0E36B766"/>
    <w:rsid w:val="0E3A6F90"/>
    <w:rsid w:val="0E8DB531"/>
    <w:rsid w:val="0EB66E4B"/>
    <w:rsid w:val="0EBC6BA4"/>
    <w:rsid w:val="0EE2202B"/>
    <w:rsid w:val="0F0C84CB"/>
    <w:rsid w:val="0F11C363"/>
    <w:rsid w:val="0F1A2EB6"/>
    <w:rsid w:val="0F27C794"/>
    <w:rsid w:val="0F39838F"/>
    <w:rsid w:val="0F471712"/>
    <w:rsid w:val="0F5CF09F"/>
    <w:rsid w:val="0F678E1D"/>
    <w:rsid w:val="0FB5C1F2"/>
    <w:rsid w:val="0FD4F325"/>
    <w:rsid w:val="10162123"/>
    <w:rsid w:val="101A9413"/>
    <w:rsid w:val="101AAC34"/>
    <w:rsid w:val="10301A75"/>
    <w:rsid w:val="1039A2C6"/>
    <w:rsid w:val="1042BC0D"/>
    <w:rsid w:val="105584E2"/>
    <w:rsid w:val="105D4B2E"/>
    <w:rsid w:val="10636262"/>
    <w:rsid w:val="10A70AC9"/>
    <w:rsid w:val="114DF7AC"/>
    <w:rsid w:val="1158D2BE"/>
    <w:rsid w:val="11782007"/>
    <w:rsid w:val="117D6E8A"/>
    <w:rsid w:val="11A7A151"/>
    <w:rsid w:val="1213F3D9"/>
    <w:rsid w:val="1227F7B7"/>
    <w:rsid w:val="1274E7A4"/>
    <w:rsid w:val="127EA60C"/>
    <w:rsid w:val="12807D0A"/>
    <w:rsid w:val="12DE1E15"/>
    <w:rsid w:val="12E41499"/>
    <w:rsid w:val="12E4DB37"/>
    <w:rsid w:val="130075A9"/>
    <w:rsid w:val="13259AEE"/>
    <w:rsid w:val="132E0C75"/>
    <w:rsid w:val="133120FF"/>
    <w:rsid w:val="1333D3FC"/>
    <w:rsid w:val="135722A5"/>
    <w:rsid w:val="13609019"/>
    <w:rsid w:val="137443FD"/>
    <w:rsid w:val="1388A144"/>
    <w:rsid w:val="1388D99A"/>
    <w:rsid w:val="139BC434"/>
    <w:rsid w:val="13C8CEB2"/>
    <w:rsid w:val="13CE5D92"/>
    <w:rsid w:val="13DF9AF0"/>
    <w:rsid w:val="14048C9E"/>
    <w:rsid w:val="1404DEF0"/>
    <w:rsid w:val="140B064C"/>
    <w:rsid w:val="14115ADC"/>
    <w:rsid w:val="142F569A"/>
    <w:rsid w:val="1435C9F3"/>
    <w:rsid w:val="143D97EA"/>
    <w:rsid w:val="145E3AFC"/>
    <w:rsid w:val="146B3E0F"/>
    <w:rsid w:val="149E76C4"/>
    <w:rsid w:val="149F178A"/>
    <w:rsid w:val="14C36A83"/>
    <w:rsid w:val="14D1C054"/>
    <w:rsid w:val="14EB2720"/>
    <w:rsid w:val="14FC3979"/>
    <w:rsid w:val="15024838"/>
    <w:rsid w:val="15098E4A"/>
    <w:rsid w:val="151F364F"/>
    <w:rsid w:val="153A6049"/>
    <w:rsid w:val="154B91B9"/>
    <w:rsid w:val="1559797A"/>
    <w:rsid w:val="1559DC08"/>
    <w:rsid w:val="15620EB5"/>
    <w:rsid w:val="1577E193"/>
    <w:rsid w:val="157E91FE"/>
    <w:rsid w:val="158E7327"/>
    <w:rsid w:val="158F735A"/>
    <w:rsid w:val="15A13BE2"/>
    <w:rsid w:val="15B80BF7"/>
    <w:rsid w:val="15BD7020"/>
    <w:rsid w:val="15EEB0DD"/>
    <w:rsid w:val="15F6BA24"/>
    <w:rsid w:val="15F87119"/>
    <w:rsid w:val="15FDC296"/>
    <w:rsid w:val="15FEAE51"/>
    <w:rsid w:val="16188B18"/>
    <w:rsid w:val="162D9677"/>
    <w:rsid w:val="16403C13"/>
    <w:rsid w:val="16533978"/>
    <w:rsid w:val="166D6353"/>
    <w:rsid w:val="16D54858"/>
    <w:rsid w:val="16DC7118"/>
    <w:rsid w:val="16E8E202"/>
    <w:rsid w:val="1707763A"/>
    <w:rsid w:val="17135D4E"/>
    <w:rsid w:val="17339B9A"/>
    <w:rsid w:val="1744DBFF"/>
    <w:rsid w:val="17481B78"/>
    <w:rsid w:val="174BE257"/>
    <w:rsid w:val="17793A6C"/>
    <w:rsid w:val="17B72133"/>
    <w:rsid w:val="17B7E71B"/>
    <w:rsid w:val="17BF314B"/>
    <w:rsid w:val="17C36F48"/>
    <w:rsid w:val="17F53895"/>
    <w:rsid w:val="18041C18"/>
    <w:rsid w:val="184E91A8"/>
    <w:rsid w:val="1876EEE1"/>
    <w:rsid w:val="187D67BC"/>
    <w:rsid w:val="18B93EE2"/>
    <w:rsid w:val="18DE106A"/>
    <w:rsid w:val="18E94F95"/>
    <w:rsid w:val="191E26C8"/>
    <w:rsid w:val="1929DF1C"/>
    <w:rsid w:val="19583A97"/>
    <w:rsid w:val="1981B09F"/>
    <w:rsid w:val="19840FF2"/>
    <w:rsid w:val="19870D5C"/>
    <w:rsid w:val="198E71BA"/>
    <w:rsid w:val="19963A0A"/>
    <w:rsid w:val="19972C05"/>
    <w:rsid w:val="19D4F38C"/>
    <w:rsid w:val="19DB3B5F"/>
    <w:rsid w:val="19EFAE7F"/>
    <w:rsid w:val="1A1AC8C7"/>
    <w:rsid w:val="1A3459E7"/>
    <w:rsid w:val="1A3CFD6A"/>
    <w:rsid w:val="1A535545"/>
    <w:rsid w:val="1A6816D2"/>
    <w:rsid w:val="1AB8F35C"/>
    <w:rsid w:val="1ADF5160"/>
    <w:rsid w:val="1B51193C"/>
    <w:rsid w:val="1B77B61E"/>
    <w:rsid w:val="1B81B4BD"/>
    <w:rsid w:val="1BBB7389"/>
    <w:rsid w:val="1BC15C10"/>
    <w:rsid w:val="1BD166B0"/>
    <w:rsid w:val="1BDF9AC1"/>
    <w:rsid w:val="1BE2F06B"/>
    <w:rsid w:val="1C2B19D8"/>
    <w:rsid w:val="1C3DB670"/>
    <w:rsid w:val="1C4A4616"/>
    <w:rsid w:val="1C4A567C"/>
    <w:rsid w:val="1C4EE033"/>
    <w:rsid w:val="1C5491D9"/>
    <w:rsid w:val="1C71A84A"/>
    <w:rsid w:val="1C7B9B19"/>
    <w:rsid w:val="1C911E7D"/>
    <w:rsid w:val="1CC4DF34"/>
    <w:rsid w:val="1CDB65FE"/>
    <w:rsid w:val="1CF56BB4"/>
    <w:rsid w:val="1D044196"/>
    <w:rsid w:val="1D401296"/>
    <w:rsid w:val="1D4F5D18"/>
    <w:rsid w:val="1D54FDC3"/>
    <w:rsid w:val="1D646E2E"/>
    <w:rsid w:val="1D65EFB6"/>
    <w:rsid w:val="1D6B3219"/>
    <w:rsid w:val="1D761013"/>
    <w:rsid w:val="1D7E7D65"/>
    <w:rsid w:val="1D7F7EB9"/>
    <w:rsid w:val="1D91E978"/>
    <w:rsid w:val="1DA011B7"/>
    <w:rsid w:val="1DBED59C"/>
    <w:rsid w:val="1DC5F2F3"/>
    <w:rsid w:val="1DEE7B3C"/>
    <w:rsid w:val="1DF644EC"/>
    <w:rsid w:val="1DFB3DE5"/>
    <w:rsid w:val="1DFF7A35"/>
    <w:rsid w:val="1E3F6CF8"/>
    <w:rsid w:val="1E5EAEFA"/>
    <w:rsid w:val="1EA41CE1"/>
    <w:rsid w:val="1EAB7412"/>
    <w:rsid w:val="1F14AB0E"/>
    <w:rsid w:val="1F1996D2"/>
    <w:rsid w:val="1F3ADD69"/>
    <w:rsid w:val="1F4E4B10"/>
    <w:rsid w:val="1F6ADCE2"/>
    <w:rsid w:val="1F6C3D71"/>
    <w:rsid w:val="1F7BE029"/>
    <w:rsid w:val="1F8D81C3"/>
    <w:rsid w:val="1FA357E3"/>
    <w:rsid w:val="1FC8DAED"/>
    <w:rsid w:val="20112F41"/>
    <w:rsid w:val="20292474"/>
    <w:rsid w:val="202C9EAC"/>
    <w:rsid w:val="20B34957"/>
    <w:rsid w:val="20DB3537"/>
    <w:rsid w:val="20DBFDC7"/>
    <w:rsid w:val="21057B4B"/>
    <w:rsid w:val="210B6527"/>
    <w:rsid w:val="2110ACA1"/>
    <w:rsid w:val="211826D3"/>
    <w:rsid w:val="21246B86"/>
    <w:rsid w:val="21267D7F"/>
    <w:rsid w:val="212E0C82"/>
    <w:rsid w:val="2157CB3B"/>
    <w:rsid w:val="21615563"/>
    <w:rsid w:val="2183B055"/>
    <w:rsid w:val="2196055B"/>
    <w:rsid w:val="21A8E6F7"/>
    <w:rsid w:val="21DCC1CC"/>
    <w:rsid w:val="21F60B8D"/>
    <w:rsid w:val="21FA473F"/>
    <w:rsid w:val="220E7E7D"/>
    <w:rsid w:val="221A95C0"/>
    <w:rsid w:val="2228399C"/>
    <w:rsid w:val="2238477F"/>
    <w:rsid w:val="226A97D3"/>
    <w:rsid w:val="227ED29A"/>
    <w:rsid w:val="2280B1E6"/>
    <w:rsid w:val="2299612B"/>
    <w:rsid w:val="22A69C4F"/>
    <w:rsid w:val="22FC6932"/>
    <w:rsid w:val="23273066"/>
    <w:rsid w:val="233EA379"/>
    <w:rsid w:val="23435359"/>
    <w:rsid w:val="2355D1E5"/>
    <w:rsid w:val="235BFB38"/>
    <w:rsid w:val="235F4329"/>
    <w:rsid w:val="237E8D79"/>
    <w:rsid w:val="239E999A"/>
    <w:rsid w:val="23A88159"/>
    <w:rsid w:val="23B92B74"/>
    <w:rsid w:val="23CE3F1C"/>
    <w:rsid w:val="240A4E2A"/>
    <w:rsid w:val="24368F93"/>
    <w:rsid w:val="2465690D"/>
    <w:rsid w:val="24698966"/>
    <w:rsid w:val="2491E877"/>
    <w:rsid w:val="24926B7E"/>
    <w:rsid w:val="24B7CD02"/>
    <w:rsid w:val="24D9767A"/>
    <w:rsid w:val="24DE3F17"/>
    <w:rsid w:val="2519FB62"/>
    <w:rsid w:val="253BF6EF"/>
    <w:rsid w:val="254D1725"/>
    <w:rsid w:val="254D5C35"/>
    <w:rsid w:val="255BB429"/>
    <w:rsid w:val="255DFC1B"/>
    <w:rsid w:val="256BD566"/>
    <w:rsid w:val="25B19CCD"/>
    <w:rsid w:val="25D273F7"/>
    <w:rsid w:val="25F0D081"/>
    <w:rsid w:val="261F1451"/>
    <w:rsid w:val="2646B0B6"/>
    <w:rsid w:val="268AA875"/>
    <w:rsid w:val="26A1DDED"/>
    <w:rsid w:val="26BA997B"/>
    <w:rsid w:val="26DB0189"/>
    <w:rsid w:val="26DD0ADB"/>
    <w:rsid w:val="26DFFA3A"/>
    <w:rsid w:val="2708B786"/>
    <w:rsid w:val="273B7354"/>
    <w:rsid w:val="27441F55"/>
    <w:rsid w:val="2744F0B3"/>
    <w:rsid w:val="2750CCEA"/>
    <w:rsid w:val="277A1670"/>
    <w:rsid w:val="2790AEE7"/>
    <w:rsid w:val="27EA6F95"/>
    <w:rsid w:val="28138F1D"/>
    <w:rsid w:val="2831A342"/>
    <w:rsid w:val="28442317"/>
    <w:rsid w:val="28524D72"/>
    <w:rsid w:val="2854B91F"/>
    <w:rsid w:val="285D51BB"/>
    <w:rsid w:val="287B30C4"/>
    <w:rsid w:val="28876625"/>
    <w:rsid w:val="28E1533D"/>
    <w:rsid w:val="28F0139F"/>
    <w:rsid w:val="28FFAA0F"/>
    <w:rsid w:val="290D8B5E"/>
    <w:rsid w:val="290E7DBA"/>
    <w:rsid w:val="2927EB7A"/>
    <w:rsid w:val="292B9382"/>
    <w:rsid w:val="293FDB60"/>
    <w:rsid w:val="296521E7"/>
    <w:rsid w:val="29668F06"/>
    <w:rsid w:val="296BCC07"/>
    <w:rsid w:val="298B02C5"/>
    <w:rsid w:val="2999A92D"/>
    <w:rsid w:val="29BB0D34"/>
    <w:rsid w:val="29DF4FB1"/>
    <w:rsid w:val="29F029F8"/>
    <w:rsid w:val="2A128531"/>
    <w:rsid w:val="2A3618CE"/>
    <w:rsid w:val="2A3840FC"/>
    <w:rsid w:val="2A3F7C33"/>
    <w:rsid w:val="2A86A469"/>
    <w:rsid w:val="2AB71953"/>
    <w:rsid w:val="2ABD3C67"/>
    <w:rsid w:val="2AC79B3F"/>
    <w:rsid w:val="2ADA5085"/>
    <w:rsid w:val="2AE29DC4"/>
    <w:rsid w:val="2AEDC637"/>
    <w:rsid w:val="2B013F5A"/>
    <w:rsid w:val="2B054DBA"/>
    <w:rsid w:val="2B295253"/>
    <w:rsid w:val="2B3AB166"/>
    <w:rsid w:val="2B89D74C"/>
    <w:rsid w:val="2BB60483"/>
    <w:rsid w:val="2BC296F7"/>
    <w:rsid w:val="2BCC8DE5"/>
    <w:rsid w:val="2BDE6D61"/>
    <w:rsid w:val="2BEEDAE2"/>
    <w:rsid w:val="2C4458E2"/>
    <w:rsid w:val="2C473999"/>
    <w:rsid w:val="2C586916"/>
    <w:rsid w:val="2C5DB62D"/>
    <w:rsid w:val="2C68EC2C"/>
    <w:rsid w:val="2C6B86A0"/>
    <w:rsid w:val="2C78A9B2"/>
    <w:rsid w:val="2CA08096"/>
    <w:rsid w:val="2CBE7E51"/>
    <w:rsid w:val="2CCDAE0E"/>
    <w:rsid w:val="2CE25E95"/>
    <w:rsid w:val="2CE952A7"/>
    <w:rsid w:val="2D00E7E6"/>
    <w:rsid w:val="2D010BBF"/>
    <w:rsid w:val="2D0B10F8"/>
    <w:rsid w:val="2D0B87EB"/>
    <w:rsid w:val="2D119FF6"/>
    <w:rsid w:val="2D46FEDA"/>
    <w:rsid w:val="2D4F5DFF"/>
    <w:rsid w:val="2D55FE2B"/>
    <w:rsid w:val="2DB7B695"/>
    <w:rsid w:val="2E10306F"/>
    <w:rsid w:val="2E189A16"/>
    <w:rsid w:val="2E1F9914"/>
    <w:rsid w:val="2E222237"/>
    <w:rsid w:val="2E22D8E8"/>
    <w:rsid w:val="2E396A62"/>
    <w:rsid w:val="2E52DA45"/>
    <w:rsid w:val="2E55EEB3"/>
    <w:rsid w:val="2E5C007A"/>
    <w:rsid w:val="2E6D6B58"/>
    <w:rsid w:val="2E842AE6"/>
    <w:rsid w:val="2E89B896"/>
    <w:rsid w:val="2E8CEA23"/>
    <w:rsid w:val="2EC62FA1"/>
    <w:rsid w:val="2F1D5143"/>
    <w:rsid w:val="2F23CBD5"/>
    <w:rsid w:val="2F2C38AA"/>
    <w:rsid w:val="2F353C5F"/>
    <w:rsid w:val="2F43BEB1"/>
    <w:rsid w:val="2F63B23B"/>
    <w:rsid w:val="2F706000"/>
    <w:rsid w:val="2F77F1B5"/>
    <w:rsid w:val="2F89A961"/>
    <w:rsid w:val="2F906A17"/>
    <w:rsid w:val="2F9E063A"/>
    <w:rsid w:val="2FC3E527"/>
    <w:rsid w:val="3017CC48"/>
    <w:rsid w:val="30283862"/>
    <w:rsid w:val="3032362B"/>
    <w:rsid w:val="30432B28"/>
    <w:rsid w:val="306987F7"/>
    <w:rsid w:val="3093B489"/>
    <w:rsid w:val="30AAC1AC"/>
    <w:rsid w:val="30BE449D"/>
    <w:rsid w:val="30C78A34"/>
    <w:rsid w:val="30DF2DA1"/>
    <w:rsid w:val="30F7A173"/>
    <w:rsid w:val="30FDC257"/>
    <w:rsid w:val="3107FC4C"/>
    <w:rsid w:val="3141DE86"/>
    <w:rsid w:val="31668996"/>
    <w:rsid w:val="31973296"/>
    <w:rsid w:val="31D58FD7"/>
    <w:rsid w:val="31FDE714"/>
    <w:rsid w:val="32278F98"/>
    <w:rsid w:val="324E3129"/>
    <w:rsid w:val="3280C28D"/>
    <w:rsid w:val="3281E0BB"/>
    <w:rsid w:val="3297AE90"/>
    <w:rsid w:val="329A3243"/>
    <w:rsid w:val="32C3DD7C"/>
    <w:rsid w:val="32C64FE6"/>
    <w:rsid w:val="32D69213"/>
    <w:rsid w:val="32F6B8AC"/>
    <w:rsid w:val="32FD7B32"/>
    <w:rsid w:val="32FD8219"/>
    <w:rsid w:val="33006E07"/>
    <w:rsid w:val="330749DD"/>
    <w:rsid w:val="3325C6FF"/>
    <w:rsid w:val="3392F959"/>
    <w:rsid w:val="33B52386"/>
    <w:rsid w:val="33CAA258"/>
    <w:rsid w:val="33F918A9"/>
    <w:rsid w:val="340A42FB"/>
    <w:rsid w:val="3413DB94"/>
    <w:rsid w:val="346C179D"/>
    <w:rsid w:val="349448C4"/>
    <w:rsid w:val="3494FAE0"/>
    <w:rsid w:val="34A2B528"/>
    <w:rsid w:val="34B18F42"/>
    <w:rsid w:val="34BEAF19"/>
    <w:rsid w:val="34EE202A"/>
    <w:rsid w:val="34F4F1B2"/>
    <w:rsid w:val="35061C1E"/>
    <w:rsid w:val="350AC581"/>
    <w:rsid w:val="35217B25"/>
    <w:rsid w:val="3521B4ED"/>
    <w:rsid w:val="3524A8A7"/>
    <w:rsid w:val="35352C9B"/>
    <w:rsid w:val="35422CDD"/>
    <w:rsid w:val="35505FF4"/>
    <w:rsid w:val="3576656A"/>
    <w:rsid w:val="357788DE"/>
    <w:rsid w:val="35A4E7EB"/>
    <w:rsid w:val="35A92630"/>
    <w:rsid w:val="35B0563C"/>
    <w:rsid w:val="35B5C0FA"/>
    <w:rsid w:val="36108914"/>
    <w:rsid w:val="361C6375"/>
    <w:rsid w:val="363B00DC"/>
    <w:rsid w:val="365D0400"/>
    <w:rsid w:val="3661033A"/>
    <w:rsid w:val="36929C73"/>
    <w:rsid w:val="36B7CAFF"/>
    <w:rsid w:val="36C78790"/>
    <w:rsid w:val="36CDE4B0"/>
    <w:rsid w:val="36FE8872"/>
    <w:rsid w:val="37264897"/>
    <w:rsid w:val="3729DA08"/>
    <w:rsid w:val="374436B4"/>
    <w:rsid w:val="3745BEE5"/>
    <w:rsid w:val="375717E5"/>
    <w:rsid w:val="3763DE15"/>
    <w:rsid w:val="376D72BD"/>
    <w:rsid w:val="3776A466"/>
    <w:rsid w:val="37824725"/>
    <w:rsid w:val="378A5F56"/>
    <w:rsid w:val="37ABB863"/>
    <w:rsid w:val="37C94874"/>
    <w:rsid w:val="37E031E9"/>
    <w:rsid w:val="380009C4"/>
    <w:rsid w:val="380096BF"/>
    <w:rsid w:val="3814B537"/>
    <w:rsid w:val="38691F33"/>
    <w:rsid w:val="386AAD06"/>
    <w:rsid w:val="38B0FADF"/>
    <w:rsid w:val="38B25266"/>
    <w:rsid w:val="39009AF2"/>
    <w:rsid w:val="39108D42"/>
    <w:rsid w:val="392ED78A"/>
    <w:rsid w:val="39387C74"/>
    <w:rsid w:val="393CE0AA"/>
    <w:rsid w:val="394AFF5D"/>
    <w:rsid w:val="39576645"/>
    <w:rsid w:val="395F8BE4"/>
    <w:rsid w:val="3966F1B2"/>
    <w:rsid w:val="397325DD"/>
    <w:rsid w:val="39D92BB8"/>
    <w:rsid w:val="3A0570F4"/>
    <w:rsid w:val="3A2A2683"/>
    <w:rsid w:val="3A3A202C"/>
    <w:rsid w:val="3A3FE6F2"/>
    <w:rsid w:val="3A402BEC"/>
    <w:rsid w:val="3A60399D"/>
    <w:rsid w:val="3A74DDAE"/>
    <w:rsid w:val="3AB19B0B"/>
    <w:rsid w:val="3AC2AC17"/>
    <w:rsid w:val="3AE69B9A"/>
    <w:rsid w:val="3AF7A3CE"/>
    <w:rsid w:val="3AFFDEF2"/>
    <w:rsid w:val="3B0E3998"/>
    <w:rsid w:val="3B226D5F"/>
    <w:rsid w:val="3B239227"/>
    <w:rsid w:val="3B2AD89B"/>
    <w:rsid w:val="3B35D24D"/>
    <w:rsid w:val="3B51F0C1"/>
    <w:rsid w:val="3B7EED8C"/>
    <w:rsid w:val="3B93E5EF"/>
    <w:rsid w:val="3BC41DB5"/>
    <w:rsid w:val="3BF00A02"/>
    <w:rsid w:val="3BF7B99F"/>
    <w:rsid w:val="3C11033B"/>
    <w:rsid w:val="3C2DC501"/>
    <w:rsid w:val="3C429E2B"/>
    <w:rsid w:val="3C442FEA"/>
    <w:rsid w:val="3C4CDA91"/>
    <w:rsid w:val="3C82BFFE"/>
    <w:rsid w:val="3C91FD0C"/>
    <w:rsid w:val="3CB1647C"/>
    <w:rsid w:val="3CB7360A"/>
    <w:rsid w:val="3CBBA574"/>
    <w:rsid w:val="3CBCF6FF"/>
    <w:rsid w:val="3CF44AC0"/>
    <w:rsid w:val="3D099B53"/>
    <w:rsid w:val="3D0E55C2"/>
    <w:rsid w:val="3D2492BE"/>
    <w:rsid w:val="3D2D418E"/>
    <w:rsid w:val="3D374275"/>
    <w:rsid w:val="3D680BB0"/>
    <w:rsid w:val="3D71B01C"/>
    <w:rsid w:val="3D74079F"/>
    <w:rsid w:val="3D74E5C1"/>
    <w:rsid w:val="3D851C68"/>
    <w:rsid w:val="3D8DC0CB"/>
    <w:rsid w:val="3DA29E96"/>
    <w:rsid w:val="3DA4EB8D"/>
    <w:rsid w:val="3DA9A26B"/>
    <w:rsid w:val="3DAC59A1"/>
    <w:rsid w:val="3DCC9E42"/>
    <w:rsid w:val="3DD963E4"/>
    <w:rsid w:val="3DE1EB6B"/>
    <w:rsid w:val="3E1FC17A"/>
    <w:rsid w:val="3E2A39FB"/>
    <w:rsid w:val="3E37BA84"/>
    <w:rsid w:val="3E50AD90"/>
    <w:rsid w:val="3E514DBE"/>
    <w:rsid w:val="3E53EBC1"/>
    <w:rsid w:val="3E7298CB"/>
    <w:rsid w:val="3E790032"/>
    <w:rsid w:val="3E7EAF02"/>
    <w:rsid w:val="3E7FF059"/>
    <w:rsid w:val="3E936ED0"/>
    <w:rsid w:val="3EA3AB99"/>
    <w:rsid w:val="3EBB4737"/>
    <w:rsid w:val="3EFCD991"/>
    <w:rsid w:val="3F09DF01"/>
    <w:rsid w:val="3F26A457"/>
    <w:rsid w:val="3F3B5AB7"/>
    <w:rsid w:val="3F5FA5F1"/>
    <w:rsid w:val="3F77EA73"/>
    <w:rsid w:val="3F8D7D7C"/>
    <w:rsid w:val="3FAECA35"/>
    <w:rsid w:val="3FB9562D"/>
    <w:rsid w:val="3FBBDAEF"/>
    <w:rsid w:val="3FBD642D"/>
    <w:rsid w:val="3FDBC964"/>
    <w:rsid w:val="3FFE2B42"/>
    <w:rsid w:val="3FFEC71B"/>
    <w:rsid w:val="4017AC25"/>
    <w:rsid w:val="404DAE8B"/>
    <w:rsid w:val="4075868B"/>
    <w:rsid w:val="407BDD2F"/>
    <w:rsid w:val="408FA4C3"/>
    <w:rsid w:val="40A00732"/>
    <w:rsid w:val="40ADB3B9"/>
    <w:rsid w:val="40AF00D1"/>
    <w:rsid w:val="40BBE7BD"/>
    <w:rsid w:val="40E36129"/>
    <w:rsid w:val="40F41207"/>
    <w:rsid w:val="40F68AB1"/>
    <w:rsid w:val="40F9C0DE"/>
    <w:rsid w:val="41059B91"/>
    <w:rsid w:val="4126D6A7"/>
    <w:rsid w:val="4139EC7B"/>
    <w:rsid w:val="415864B6"/>
    <w:rsid w:val="415DBA05"/>
    <w:rsid w:val="4184E4C3"/>
    <w:rsid w:val="41A604F1"/>
    <w:rsid w:val="41E1D970"/>
    <w:rsid w:val="41EDFE47"/>
    <w:rsid w:val="41F366BE"/>
    <w:rsid w:val="41F6269B"/>
    <w:rsid w:val="420359FE"/>
    <w:rsid w:val="420CB289"/>
    <w:rsid w:val="42294D87"/>
    <w:rsid w:val="423A256E"/>
    <w:rsid w:val="425A0C79"/>
    <w:rsid w:val="42A272B8"/>
    <w:rsid w:val="42A2FB7E"/>
    <w:rsid w:val="42ACD2A8"/>
    <w:rsid w:val="42BD1C88"/>
    <w:rsid w:val="42CF1148"/>
    <w:rsid w:val="42F8F577"/>
    <w:rsid w:val="42FB5A45"/>
    <w:rsid w:val="431E60A7"/>
    <w:rsid w:val="432406CF"/>
    <w:rsid w:val="4333D8BF"/>
    <w:rsid w:val="43340E2B"/>
    <w:rsid w:val="433ECD8E"/>
    <w:rsid w:val="434C13C2"/>
    <w:rsid w:val="437B2029"/>
    <w:rsid w:val="4392F322"/>
    <w:rsid w:val="43934D5B"/>
    <w:rsid w:val="43C0B3E1"/>
    <w:rsid w:val="43D883E2"/>
    <w:rsid w:val="43DCB0D3"/>
    <w:rsid w:val="440C38A3"/>
    <w:rsid w:val="441ACD29"/>
    <w:rsid w:val="4421A5FD"/>
    <w:rsid w:val="442437E2"/>
    <w:rsid w:val="442F1F90"/>
    <w:rsid w:val="44352ED4"/>
    <w:rsid w:val="444BCD41"/>
    <w:rsid w:val="445B3AE1"/>
    <w:rsid w:val="4463B1E7"/>
    <w:rsid w:val="4479259E"/>
    <w:rsid w:val="44896930"/>
    <w:rsid w:val="448C7B7C"/>
    <w:rsid w:val="4494EF56"/>
    <w:rsid w:val="44983808"/>
    <w:rsid w:val="449AABB8"/>
    <w:rsid w:val="44BF52B4"/>
    <w:rsid w:val="44C74A33"/>
    <w:rsid w:val="44D7C618"/>
    <w:rsid w:val="44F448D8"/>
    <w:rsid w:val="45349B8E"/>
    <w:rsid w:val="4569E5B2"/>
    <w:rsid w:val="45895D7A"/>
    <w:rsid w:val="459A1731"/>
    <w:rsid w:val="45B47D93"/>
    <w:rsid w:val="45BF6023"/>
    <w:rsid w:val="45C868A6"/>
    <w:rsid w:val="45CDCDC3"/>
    <w:rsid w:val="45E3CEA1"/>
    <w:rsid w:val="45E6F7B7"/>
    <w:rsid w:val="45F0D874"/>
    <w:rsid w:val="460CDD8E"/>
    <w:rsid w:val="463A0D3D"/>
    <w:rsid w:val="463E5962"/>
    <w:rsid w:val="4640811A"/>
    <w:rsid w:val="4659E6EC"/>
    <w:rsid w:val="467F1F34"/>
    <w:rsid w:val="4691D80D"/>
    <w:rsid w:val="46937699"/>
    <w:rsid w:val="4699CAF6"/>
    <w:rsid w:val="46D86832"/>
    <w:rsid w:val="46FFA351"/>
    <w:rsid w:val="470FD77F"/>
    <w:rsid w:val="4711B805"/>
    <w:rsid w:val="47190154"/>
    <w:rsid w:val="472F7DB4"/>
    <w:rsid w:val="47380693"/>
    <w:rsid w:val="474DD103"/>
    <w:rsid w:val="47C3E733"/>
    <w:rsid w:val="47CF1000"/>
    <w:rsid w:val="47D73D7A"/>
    <w:rsid w:val="47E5FA1B"/>
    <w:rsid w:val="47ECB431"/>
    <w:rsid w:val="481E9E43"/>
    <w:rsid w:val="48488A6B"/>
    <w:rsid w:val="484F6D6A"/>
    <w:rsid w:val="4858C962"/>
    <w:rsid w:val="488F2292"/>
    <w:rsid w:val="48921576"/>
    <w:rsid w:val="48B7E41D"/>
    <w:rsid w:val="48E53F86"/>
    <w:rsid w:val="48F84016"/>
    <w:rsid w:val="48FB039C"/>
    <w:rsid w:val="48FC2697"/>
    <w:rsid w:val="48FE1EA5"/>
    <w:rsid w:val="493BD389"/>
    <w:rsid w:val="494211F7"/>
    <w:rsid w:val="496330A4"/>
    <w:rsid w:val="497074E7"/>
    <w:rsid w:val="49AE2DFB"/>
    <w:rsid w:val="49B9231E"/>
    <w:rsid w:val="49D0EC4E"/>
    <w:rsid w:val="49F3389B"/>
    <w:rsid w:val="4A0505D3"/>
    <w:rsid w:val="4A278D4C"/>
    <w:rsid w:val="4A54D56E"/>
    <w:rsid w:val="4A583F90"/>
    <w:rsid w:val="4ABAA42B"/>
    <w:rsid w:val="4AC8696F"/>
    <w:rsid w:val="4AF7129B"/>
    <w:rsid w:val="4B0C657F"/>
    <w:rsid w:val="4B2684B6"/>
    <w:rsid w:val="4B2742B0"/>
    <w:rsid w:val="4B33E0F3"/>
    <w:rsid w:val="4B4CA83C"/>
    <w:rsid w:val="4B764592"/>
    <w:rsid w:val="4B7BB767"/>
    <w:rsid w:val="4B82F816"/>
    <w:rsid w:val="4BBD2D98"/>
    <w:rsid w:val="4BC2DE97"/>
    <w:rsid w:val="4BEB0E0B"/>
    <w:rsid w:val="4BF37448"/>
    <w:rsid w:val="4C280D89"/>
    <w:rsid w:val="4C3B50DA"/>
    <w:rsid w:val="4C530974"/>
    <w:rsid w:val="4C56AE30"/>
    <w:rsid w:val="4C5DF9B3"/>
    <w:rsid w:val="4C60BC2B"/>
    <w:rsid w:val="4C647CC6"/>
    <w:rsid w:val="4C8DA380"/>
    <w:rsid w:val="4C97BE2E"/>
    <w:rsid w:val="4CAEA55D"/>
    <w:rsid w:val="4CF48436"/>
    <w:rsid w:val="4D20B3C2"/>
    <w:rsid w:val="4D243432"/>
    <w:rsid w:val="4D57147C"/>
    <w:rsid w:val="4D707A35"/>
    <w:rsid w:val="4D79006D"/>
    <w:rsid w:val="4D7C3E5A"/>
    <w:rsid w:val="4D7D2718"/>
    <w:rsid w:val="4DBC3B02"/>
    <w:rsid w:val="4DC95019"/>
    <w:rsid w:val="4E0D092D"/>
    <w:rsid w:val="4E982E87"/>
    <w:rsid w:val="4EAC911D"/>
    <w:rsid w:val="4ECD5C45"/>
    <w:rsid w:val="4F06471A"/>
    <w:rsid w:val="4F3CD882"/>
    <w:rsid w:val="4F77D21E"/>
    <w:rsid w:val="4FA2F1A2"/>
    <w:rsid w:val="4FAA4FD1"/>
    <w:rsid w:val="4FBDE448"/>
    <w:rsid w:val="4FC8E623"/>
    <w:rsid w:val="4FD6FF33"/>
    <w:rsid w:val="4FFB0FCE"/>
    <w:rsid w:val="4FFEBBB6"/>
    <w:rsid w:val="50393A55"/>
    <w:rsid w:val="503C8E0C"/>
    <w:rsid w:val="508E5C86"/>
    <w:rsid w:val="50BD09F7"/>
    <w:rsid w:val="50D61295"/>
    <w:rsid w:val="50DE796E"/>
    <w:rsid w:val="510C2503"/>
    <w:rsid w:val="512B1F9B"/>
    <w:rsid w:val="5148A828"/>
    <w:rsid w:val="51A2473A"/>
    <w:rsid w:val="51D4B60C"/>
    <w:rsid w:val="51D78756"/>
    <w:rsid w:val="51F66652"/>
    <w:rsid w:val="52510561"/>
    <w:rsid w:val="525B2FAB"/>
    <w:rsid w:val="5275C2CF"/>
    <w:rsid w:val="52B4D960"/>
    <w:rsid w:val="52D89ED1"/>
    <w:rsid w:val="52FDAC68"/>
    <w:rsid w:val="5303379F"/>
    <w:rsid w:val="53110243"/>
    <w:rsid w:val="5318F399"/>
    <w:rsid w:val="5337ED1D"/>
    <w:rsid w:val="534EEBAF"/>
    <w:rsid w:val="53714569"/>
    <w:rsid w:val="53736EF4"/>
    <w:rsid w:val="537BC951"/>
    <w:rsid w:val="538DC4E5"/>
    <w:rsid w:val="53918D11"/>
    <w:rsid w:val="53A83C0C"/>
    <w:rsid w:val="53B1149A"/>
    <w:rsid w:val="53C9B3C3"/>
    <w:rsid w:val="53E98313"/>
    <w:rsid w:val="53F9F9D6"/>
    <w:rsid w:val="540977E1"/>
    <w:rsid w:val="5443E7C7"/>
    <w:rsid w:val="5473BF3E"/>
    <w:rsid w:val="548BC441"/>
    <w:rsid w:val="54C162ED"/>
    <w:rsid w:val="54E29210"/>
    <w:rsid w:val="55016D5E"/>
    <w:rsid w:val="55164BE5"/>
    <w:rsid w:val="551AE659"/>
    <w:rsid w:val="55207C26"/>
    <w:rsid w:val="552E87F5"/>
    <w:rsid w:val="555D4A19"/>
    <w:rsid w:val="5571D70F"/>
    <w:rsid w:val="557AA01C"/>
    <w:rsid w:val="557B3D2E"/>
    <w:rsid w:val="559C5BB3"/>
    <w:rsid w:val="559D1D84"/>
    <w:rsid w:val="55B8FB12"/>
    <w:rsid w:val="55CDD28F"/>
    <w:rsid w:val="55F6548B"/>
    <w:rsid w:val="56124385"/>
    <w:rsid w:val="561D7AB3"/>
    <w:rsid w:val="56498BA7"/>
    <w:rsid w:val="567F4317"/>
    <w:rsid w:val="56966109"/>
    <w:rsid w:val="569C6B94"/>
    <w:rsid w:val="56A04789"/>
    <w:rsid w:val="56B995B5"/>
    <w:rsid w:val="56C2CC6A"/>
    <w:rsid w:val="56C969BC"/>
    <w:rsid w:val="56CA22B3"/>
    <w:rsid w:val="56D18B1D"/>
    <w:rsid w:val="56DC0815"/>
    <w:rsid w:val="570076D2"/>
    <w:rsid w:val="573425C5"/>
    <w:rsid w:val="573439E1"/>
    <w:rsid w:val="5736854D"/>
    <w:rsid w:val="573C1849"/>
    <w:rsid w:val="5749F42A"/>
    <w:rsid w:val="57795004"/>
    <w:rsid w:val="578FE2FC"/>
    <w:rsid w:val="579E0DBE"/>
    <w:rsid w:val="57AE13E6"/>
    <w:rsid w:val="57BD7FC2"/>
    <w:rsid w:val="57C442B7"/>
    <w:rsid w:val="57DE4F91"/>
    <w:rsid w:val="58029E78"/>
    <w:rsid w:val="582552C4"/>
    <w:rsid w:val="58512181"/>
    <w:rsid w:val="5866ECA8"/>
    <w:rsid w:val="587A2C6D"/>
    <w:rsid w:val="58841FA0"/>
    <w:rsid w:val="5897AAA8"/>
    <w:rsid w:val="58C77339"/>
    <w:rsid w:val="591A25EF"/>
    <w:rsid w:val="5920B02C"/>
    <w:rsid w:val="5927D2FE"/>
    <w:rsid w:val="597E1241"/>
    <w:rsid w:val="59BC82C0"/>
    <w:rsid w:val="59D3588B"/>
    <w:rsid w:val="59D6054C"/>
    <w:rsid w:val="59DDDE44"/>
    <w:rsid w:val="5A13EBB7"/>
    <w:rsid w:val="5A155E39"/>
    <w:rsid w:val="5A16AC01"/>
    <w:rsid w:val="5A25DCC2"/>
    <w:rsid w:val="5A32D91F"/>
    <w:rsid w:val="5A5A2109"/>
    <w:rsid w:val="5A5B5DB8"/>
    <w:rsid w:val="5A5CB4B8"/>
    <w:rsid w:val="5A8D922A"/>
    <w:rsid w:val="5AAEDAEF"/>
    <w:rsid w:val="5AE0943A"/>
    <w:rsid w:val="5B049DA5"/>
    <w:rsid w:val="5B70397E"/>
    <w:rsid w:val="5B92506E"/>
    <w:rsid w:val="5B95FF06"/>
    <w:rsid w:val="5B9F3876"/>
    <w:rsid w:val="5BB67EBD"/>
    <w:rsid w:val="5BDD494B"/>
    <w:rsid w:val="5BF15F33"/>
    <w:rsid w:val="5C041DC9"/>
    <w:rsid w:val="5C0C8428"/>
    <w:rsid w:val="5C1CF4B1"/>
    <w:rsid w:val="5C2D4D20"/>
    <w:rsid w:val="5C546EF6"/>
    <w:rsid w:val="5C630761"/>
    <w:rsid w:val="5C67B490"/>
    <w:rsid w:val="5C836981"/>
    <w:rsid w:val="5C83E420"/>
    <w:rsid w:val="5CD7CAA3"/>
    <w:rsid w:val="5D07FCA7"/>
    <w:rsid w:val="5D0C4B6C"/>
    <w:rsid w:val="5D2E504C"/>
    <w:rsid w:val="5D3FA40F"/>
    <w:rsid w:val="5D4F8090"/>
    <w:rsid w:val="5D7CE00D"/>
    <w:rsid w:val="5D9402DA"/>
    <w:rsid w:val="5E1A3CDD"/>
    <w:rsid w:val="5E2A50C6"/>
    <w:rsid w:val="5E3837DA"/>
    <w:rsid w:val="5E5D50D0"/>
    <w:rsid w:val="5E616B05"/>
    <w:rsid w:val="5EA1563F"/>
    <w:rsid w:val="5EAF12FE"/>
    <w:rsid w:val="5EBF2055"/>
    <w:rsid w:val="5ECEA4FF"/>
    <w:rsid w:val="5ED1183A"/>
    <w:rsid w:val="5F147B3C"/>
    <w:rsid w:val="5F5D1A6D"/>
    <w:rsid w:val="5F69DE62"/>
    <w:rsid w:val="5F83553D"/>
    <w:rsid w:val="5FA814C2"/>
    <w:rsid w:val="5FBAF430"/>
    <w:rsid w:val="5FE7DFA1"/>
    <w:rsid w:val="6001D9F4"/>
    <w:rsid w:val="60090411"/>
    <w:rsid w:val="603E5447"/>
    <w:rsid w:val="605979B5"/>
    <w:rsid w:val="607946F8"/>
    <w:rsid w:val="60798FF4"/>
    <w:rsid w:val="608337E7"/>
    <w:rsid w:val="60D96093"/>
    <w:rsid w:val="60F4F7D6"/>
    <w:rsid w:val="61114BCF"/>
    <w:rsid w:val="61449407"/>
    <w:rsid w:val="6148FC66"/>
    <w:rsid w:val="617C1097"/>
    <w:rsid w:val="618C9565"/>
    <w:rsid w:val="61999D9D"/>
    <w:rsid w:val="61E907E8"/>
    <w:rsid w:val="61EE1A3E"/>
    <w:rsid w:val="61EEEF98"/>
    <w:rsid w:val="61FCFAB8"/>
    <w:rsid w:val="6200440A"/>
    <w:rsid w:val="62441F40"/>
    <w:rsid w:val="624EC05B"/>
    <w:rsid w:val="624F2591"/>
    <w:rsid w:val="62BFAEBF"/>
    <w:rsid w:val="62DA21FC"/>
    <w:rsid w:val="62F23761"/>
    <w:rsid w:val="62FA5110"/>
    <w:rsid w:val="630B38D6"/>
    <w:rsid w:val="6313B0F7"/>
    <w:rsid w:val="632922FE"/>
    <w:rsid w:val="633A371C"/>
    <w:rsid w:val="6347A74C"/>
    <w:rsid w:val="63578D46"/>
    <w:rsid w:val="6365B94E"/>
    <w:rsid w:val="637C0A14"/>
    <w:rsid w:val="638BD199"/>
    <w:rsid w:val="63B20303"/>
    <w:rsid w:val="63B7ED74"/>
    <w:rsid w:val="63C69FB4"/>
    <w:rsid w:val="63EB4DC9"/>
    <w:rsid w:val="63FAEB85"/>
    <w:rsid w:val="63FC74D9"/>
    <w:rsid w:val="640A79AC"/>
    <w:rsid w:val="640DDA61"/>
    <w:rsid w:val="642046F8"/>
    <w:rsid w:val="642C5555"/>
    <w:rsid w:val="64405F2B"/>
    <w:rsid w:val="645086C1"/>
    <w:rsid w:val="6470906E"/>
    <w:rsid w:val="64D43C39"/>
    <w:rsid w:val="65042A98"/>
    <w:rsid w:val="651A0BD3"/>
    <w:rsid w:val="653EF770"/>
    <w:rsid w:val="655BF5AF"/>
    <w:rsid w:val="655D0350"/>
    <w:rsid w:val="655F76D1"/>
    <w:rsid w:val="6578B5B1"/>
    <w:rsid w:val="664A095D"/>
    <w:rsid w:val="664A8C35"/>
    <w:rsid w:val="664AC775"/>
    <w:rsid w:val="665FCA8D"/>
    <w:rsid w:val="668147BD"/>
    <w:rsid w:val="668620F9"/>
    <w:rsid w:val="669248B1"/>
    <w:rsid w:val="66B83EA7"/>
    <w:rsid w:val="66CEA6E6"/>
    <w:rsid w:val="66E7F953"/>
    <w:rsid w:val="66EBB68A"/>
    <w:rsid w:val="66FAC84E"/>
    <w:rsid w:val="66FAFD69"/>
    <w:rsid w:val="67068517"/>
    <w:rsid w:val="67288582"/>
    <w:rsid w:val="6738A7A7"/>
    <w:rsid w:val="67706F02"/>
    <w:rsid w:val="6792E849"/>
    <w:rsid w:val="67A69C72"/>
    <w:rsid w:val="67B0D7FA"/>
    <w:rsid w:val="67BCE112"/>
    <w:rsid w:val="67C80671"/>
    <w:rsid w:val="67DA405D"/>
    <w:rsid w:val="67E1DF68"/>
    <w:rsid w:val="680A9060"/>
    <w:rsid w:val="680C22FE"/>
    <w:rsid w:val="6841FB76"/>
    <w:rsid w:val="684902ED"/>
    <w:rsid w:val="6861867F"/>
    <w:rsid w:val="6867BF08"/>
    <w:rsid w:val="68CD7B14"/>
    <w:rsid w:val="691A6539"/>
    <w:rsid w:val="691CF07C"/>
    <w:rsid w:val="691E7813"/>
    <w:rsid w:val="692B4779"/>
    <w:rsid w:val="6937486E"/>
    <w:rsid w:val="6957A53B"/>
    <w:rsid w:val="696CB1E6"/>
    <w:rsid w:val="698DB7FB"/>
    <w:rsid w:val="69988A13"/>
    <w:rsid w:val="69D8E5BE"/>
    <w:rsid w:val="69DBFC26"/>
    <w:rsid w:val="69E1D241"/>
    <w:rsid w:val="69F12B41"/>
    <w:rsid w:val="6A0AD5E6"/>
    <w:rsid w:val="6A167A47"/>
    <w:rsid w:val="6A1ED16E"/>
    <w:rsid w:val="6A505152"/>
    <w:rsid w:val="6A50D1A4"/>
    <w:rsid w:val="6A871788"/>
    <w:rsid w:val="6AA46F46"/>
    <w:rsid w:val="6AC28AA4"/>
    <w:rsid w:val="6ACE1996"/>
    <w:rsid w:val="6ADB5FD4"/>
    <w:rsid w:val="6AE0B501"/>
    <w:rsid w:val="6AE911A1"/>
    <w:rsid w:val="6B11BE14"/>
    <w:rsid w:val="6B2B5E4D"/>
    <w:rsid w:val="6B423122"/>
    <w:rsid w:val="6B44581F"/>
    <w:rsid w:val="6B5472EE"/>
    <w:rsid w:val="6B585E98"/>
    <w:rsid w:val="6B911C06"/>
    <w:rsid w:val="6B921D64"/>
    <w:rsid w:val="6BB5B92D"/>
    <w:rsid w:val="6BB67C35"/>
    <w:rsid w:val="6BCFCB11"/>
    <w:rsid w:val="6BEFB77E"/>
    <w:rsid w:val="6BFEA0CD"/>
    <w:rsid w:val="6C0D6E8B"/>
    <w:rsid w:val="6C13DF70"/>
    <w:rsid w:val="6C1732D5"/>
    <w:rsid w:val="6C1F8647"/>
    <w:rsid w:val="6C447B56"/>
    <w:rsid w:val="6C4A0119"/>
    <w:rsid w:val="6C91B802"/>
    <w:rsid w:val="6CC493C1"/>
    <w:rsid w:val="6CCC7F6E"/>
    <w:rsid w:val="6CDE0183"/>
    <w:rsid w:val="6CFE2A37"/>
    <w:rsid w:val="6D28B741"/>
    <w:rsid w:val="6D60CE6A"/>
    <w:rsid w:val="6D943A0F"/>
    <w:rsid w:val="6DADEE21"/>
    <w:rsid w:val="6DDD7F73"/>
    <w:rsid w:val="6E0454A9"/>
    <w:rsid w:val="6E061604"/>
    <w:rsid w:val="6E12D7CB"/>
    <w:rsid w:val="6E169E34"/>
    <w:rsid w:val="6E1753CA"/>
    <w:rsid w:val="6E39FB6A"/>
    <w:rsid w:val="6E4663C1"/>
    <w:rsid w:val="6E467A25"/>
    <w:rsid w:val="6E5605D3"/>
    <w:rsid w:val="6E58C22F"/>
    <w:rsid w:val="6EAF5EE3"/>
    <w:rsid w:val="6EB05451"/>
    <w:rsid w:val="6ED946D7"/>
    <w:rsid w:val="6EF61108"/>
    <w:rsid w:val="6EF98302"/>
    <w:rsid w:val="6F0F10EB"/>
    <w:rsid w:val="6F1B1F4B"/>
    <w:rsid w:val="6F22E29D"/>
    <w:rsid w:val="6F25A0F8"/>
    <w:rsid w:val="6F353CC5"/>
    <w:rsid w:val="6F5EC12A"/>
    <w:rsid w:val="6F8D8B32"/>
    <w:rsid w:val="6F94D41E"/>
    <w:rsid w:val="6FB6ED03"/>
    <w:rsid w:val="6FC375E3"/>
    <w:rsid w:val="6FCF0E90"/>
    <w:rsid w:val="6FD74AB8"/>
    <w:rsid w:val="7005565B"/>
    <w:rsid w:val="701C826E"/>
    <w:rsid w:val="701DDAFF"/>
    <w:rsid w:val="7045167B"/>
    <w:rsid w:val="7046E6B2"/>
    <w:rsid w:val="704E67E5"/>
    <w:rsid w:val="705C2E3A"/>
    <w:rsid w:val="705CB01E"/>
    <w:rsid w:val="705E5E75"/>
    <w:rsid w:val="7063A301"/>
    <w:rsid w:val="7074E250"/>
    <w:rsid w:val="709420BB"/>
    <w:rsid w:val="70972CD8"/>
    <w:rsid w:val="709CB25F"/>
    <w:rsid w:val="70CE370B"/>
    <w:rsid w:val="70EAF9AA"/>
    <w:rsid w:val="71014E65"/>
    <w:rsid w:val="71096B1A"/>
    <w:rsid w:val="711103F9"/>
    <w:rsid w:val="711DFDD5"/>
    <w:rsid w:val="71211A33"/>
    <w:rsid w:val="713B2DF5"/>
    <w:rsid w:val="714AF2AF"/>
    <w:rsid w:val="716A3775"/>
    <w:rsid w:val="717E3C48"/>
    <w:rsid w:val="719453E0"/>
    <w:rsid w:val="71B654E9"/>
    <w:rsid w:val="71BB7714"/>
    <w:rsid w:val="71C1ABD9"/>
    <w:rsid w:val="71F12879"/>
    <w:rsid w:val="721DBFF6"/>
    <w:rsid w:val="723177A7"/>
    <w:rsid w:val="72638D8C"/>
    <w:rsid w:val="728C5355"/>
    <w:rsid w:val="7294BA52"/>
    <w:rsid w:val="72E0FA39"/>
    <w:rsid w:val="72F102AC"/>
    <w:rsid w:val="732ABA43"/>
    <w:rsid w:val="734957F5"/>
    <w:rsid w:val="736F9883"/>
    <w:rsid w:val="73867759"/>
    <w:rsid w:val="738887A4"/>
    <w:rsid w:val="73A74B09"/>
    <w:rsid w:val="73A807F1"/>
    <w:rsid w:val="73E9FF6B"/>
    <w:rsid w:val="73F134CC"/>
    <w:rsid w:val="7402DF28"/>
    <w:rsid w:val="7414C2EC"/>
    <w:rsid w:val="7418C5D2"/>
    <w:rsid w:val="741B2DFC"/>
    <w:rsid w:val="7461D76B"/>
    <w:rsid w:val="74628A49"/>
    <w:rsid w:val="74790076"/>
    <w:rsid w:val="747B839D"/>
    <w:rsid w:val="74809F12"/>
    <w:rsid w:val="7494516A"/>
    <w:rsid w:val="74A5C765"/>
    <w:rsid w:val="74C22C31"/>
    <w:rsid w:val="74DDE19A"/>
    <w:rsid w:val="74E27898"/>
    <w:rsid w:val="74F9FFE5"/>
    <w:rsid w:val="754128AA"/>
    <w:rsid w:val="754CAE1F"/>
    <w:rsid w:val="755EC315"/>
    <w:rsid w:val="756EA839"/>
    <w:rsid w:val="75BA52F8"/>
    <w:rsid w:val="75C784EE"/>
    <w:rsid w:val="75E83D4D"/>
    <w:rsid w:val="75E92621"/>
    <w:rsid w:val="75F4F877"/>
    <w:rsid w:val="75FFD58B"/>
    <w:rsid w:val="76099AD7"/>
    <w:rsid w:val="7610A2ED"/>
    <w:rsid w:val="7611FA16"/>
    <w:rsid w:val="7624575E"/>
    <w:rsid w:val="7644A123"/>
    <w:rsid w:val="764BFCE4"/>
    <w:rsid w:val="7667D5F4"/>
    <w:rsid w:val="767D43BD"/>
    <w:rsid w:val="768F52B8"/>
    <w:rsid w:val="769C8151"/>
    <w:rsid w:val="76A3BAF3"/>
    <w:rsid w:val="76A7FF17"/>
    <w:rsid w:val="76B9A6A0"/>
    <w:rsid w:val="76CBE60B"/>
    <w:rsid w:val="76ED4BCA"/>
    <w:rsid w:val="76F01D16"/>
    <w:rsid w:val="76FCA3A4"/>
    <w:rsid w:val="770D7272"/>
    <w:rsid w:val="7738D2F8"/>
    <w:rsid w:val="775752A2"/>
    <w:rsid w:val="778644F4"/>
    <w:rsid w:val="77A809B6"/>
    <w:rsid w:val="77A9FB06"/>
    <w:rsid w:val="77F4635E"/>
    <w:rsid w:val="77F481F6"/>
    <w:rsid w:val="7812275E"/>
    <w:rsid w:val="783728F8"/>
    <w:rsid w:val="78566080"/>
    <w:rsid w:val="7886ED27"/>
    <w:rsid w:val="78907F5D"/>
    <w:rsid w:val="78911420"/>
    <w:rsid w:val="7908EC31"/>
    <w:rsid w:val="792FF88C"/>
    <w:rsid w:val="7977D263"/>
    <w:rsid w:val="7978278C"/>
    <w:rsid w:val="798568DD"/>
    <w:rsid w:val="79B40813"/>
    <w:rsid w:val="79C67E1E"/>
    <w:rsid w:val="7A0874D1"/>
    <w:rsid w:val="7A0BCDC1"/>
    <w:rsid w:val="7A32BE6F"/>
    <w:rsid w:val="7A4B438D"/>
    <w:rsid w:val="7A7CE1A6"/>
    <w:rsid w:val="7A9A4F18"/>
    <w:rsid w:val="7AAF6846"/>
    <w:rsid w:val="7AB06323"/>
    <w:rsid w:val="7AD2ED12"/>
    <w:rsid w:val="7B02BAE6"/>
    <w:rsid w:val="7B0D43E7"/>
    <w:rsid w:val="7B407725"/>
    <w:rsid w:val="7B40D66A"/>
    <w:rsid w:val="7B48DCC1"/>
    <w:rsid w:val="7B49C761"/>
    <w:rsid w:val="7B813157"/>
    <w:rsid w:val="7B83269A"/>
    <w:rsid w:val="7B9041BC"/>
    <w:rsid w:val="7B997DC8"/>
    <w:rsid w:val="7B9F2611"/>
    <w:rsid w:val="7BA84344"/>
    <w:rsid w:val="7BBDD56C"/>
    <w:rsid w:val="7BDAF152"/>
    <w:rsid w:val="7C121415"/>
    <w:rsid w:val="7C177E88"/>
    <w:rsid w:val="7C17B06E"/>
    <w:rsid w:val="7C4468D0"/>
    <w:rsid w:val="7C735E3C"/>
    <w:rsid w:val="7C86ACC6"/>
    <w:rsid w:val="7CA182CD"/>
    <w:rsid w:val="7CA494BA"/>
    <w:rsid w:val="7CAE043F"/>
    <w:rsid w:val="7CB54F75"/>
    <w:rsid w:val="7CDEC262"/>
    <w:rsid w:val="7CF17BC1"/>
    <w:rsid w:val="7D1BC612"/>
    <w:rsid w:val="7D289002"/>
    <w:rsid w:val="7D760803"/>
    <w:rsid w:val="7DA2A6A4"/>
    <w:rsid w:val="7DAC063A"/>
    <w:rsid w:val="7DCF28E5"/>
    <w:rsid w:val="7DD83824"/>
    <w:rsid w:val="7DFBE4F0"/>
    <w:rsid w:val="7E014DCB"/>
    <w:rsid w:val="7E233E0E"/>
    <w:rsid w:val="7E28D187"/>
    <w:rsid w:val="7E2B306F"/>
    <w:rsid w:val="7E621800"/>
    <w:rsid w:val="7E73C872"/>
    <w:rsid w:val="7EA1AE54"/>
    <w:rsid w:val="7EBA684E"/>
    <w:rsid w:val="7EBB3DF7"/>
    <w:rsid w:val="7ECDC90A"/>
    <w:rsid w:val="7EFB5E5A"/>
    <w:rsid w:val="7F15893D"/>
    <w:rsid w:val="7F388519"/>
    <w:rsid w:val="7F3A4F39"/>
    <w:rsid w:val="7F5F8B2C"/>
    <w:rsid w:val="7F602E85"/>
    <w:rsid w:val="7F75F1D7"/>
    <w:rsid w:val="7F89CCAB"/>
    <w:rsid w:val="7F8B67FD"/>
    <w:rsid w:val="7FA43364"/>
    <w:rsid w:val="7FD202BE"/>
    <w:rsid w:val="7FD21017"/>
    <w:rsid w:val="7FD8D27D"/>
    <w:rsid w:val="7FE04AB5"/>
    <w:rsid w:val="7FE1AF31"/>
    <w:rsid w:val="7FE2C42C"/>
    <w:rsid w:val="7FF09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48924"/>
  <w15:docId w15:val="{51A44516-FBAC-40D6-B92C-86B168D63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autoRedefine/>
    <w:qFormat/>
    <w:rsid w:val="00B26C03"/>
    <w:pPr>
      <w:keepNext/>
      <w:numPr>
        <w:numId w:val="12"/>
      </w:numPr>
      <w:spacing w:before="240" w:after="240" w:line="276" w:lineRule="auto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B26C03"/>
    <w:pPr>
      <w:keepNext w:val="0"/>
      <w:numPr>
        <w:ilvl w:val="1"/>
      </w:numPr>
      <w:jc w:val="left"/>
      <w:outlineLvl w:val="1"/>
    </w:pPr>
    <w:rPr>
      <w:sz w:val="26"/>
      <w:szCs w:val="28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B26C03"/>
    <w:pPr>
      <w:numPr>
        <w:ilvl w:val="2"/>
      </w:numPr>
      <w:spacing w:before="0" w:after="0"/>
      <w:ind w:left="720"/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12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12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tabs>
        <w:tab w:val="right" w:pos="9360"/>
      </w:tabs>
      <w:spacing w:before="240" w:after="60" w:line="240" w:lineRule="auto"/>
      <w:ind w:right="720"/>
      <w:jc w:val="left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875D39"/>
    <w:pPr>
      <w:tabs>
        <w:tab w:val="right" w:pos="9360"/>
      </w:tabs>
      <w:spacing w:line="240" w:lineRule="auto"/>
      <w:ind w:left="431" w:right="720"/>
      <w:jc w:val="left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8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uiPriority w:val="1"/>
    <w:rsid w:val="1C911E7D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9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10"/>
      </w:numPr>
      <w:spacing w:after="120"/>
      <w:jc w:val="left"/>
    </w:p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9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11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600"/>
    </w:p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13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uiPriority w:val="99"/>
    <w:semiHidden/>
    <w:rsid w:val="1C911E7D"/>
    <w:rPr>
      <w:color w:val="808080" w:themeColor="background1" w:themeShade="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link w:val="Undertittel"/>
    <w:uiPriority w:val="11"/>
    <w:rsid w:val="1C911E7D"/>
    <w:rPr>
      <w:rFonts w:ascii="Arial" w:eastAsiaTheme="minorEastAsia" w:hAnsi="Arial" w:cstheme="minorBidi"/>
      <w:color w:val="5A5A5A"/>
      <w:sz w:val="22"/>
      <w:szCs w:val="22"/>
      <w:lang w:val="nb-NO" w:eastAsia="en-US"/>
    </w:rPr>
  </w:style>
  <w:style w:type="character" w:customStyle="1" w:styleId="TopptekstTegn">
    <w:name w:val="Topptekst Tegn"/>
    <w:link w:val="Topptekst"/>
    <w:uiPriority w:val="1"/>
    <w:rsid w:val="1C911E7D"/>
    <w:rPr>
      <w:sz w:val="22"/>
      <w:szCs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after="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spacing w:after="100"/>
      <w:ind w:left="440"/>
    </w:p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link w:val="Tabell"/>
    <w:rsid w:val="1C911E7D"/>
    <w:rPr>
      <w:rFonts w:asciiTheme="minorHAnsi" w:hAnsiTheme="minorHAnsi"/>
      <w:sz w:val="22"/>
      <w:szCs w:val="22"/>
      <w:lang w:val="nb-NO" w:eastAsia="en-US"/>
    </w:rPr>
  </w:style>
  <w:style w:type="character" w:customStyle="1" w:styleId="TittelTegn">
    <w:name w:val="Tittel Tegn"/>
    <w:link w:val="Tittel"/>
    <w:uiPriority w:val="10"/>
    <w:rsid w:val="1C911E7D"/>
    <w:rPr>
      <w:rFonts w:ascii="Arial" w:hAnsi="Arial" w:cs="Arial"/>
      <w:b/>
      <w:bCs/>
      <w:sz w:val="36"/>
      <w:szCs w:val="36"/>
      <w:lang w:val="nb-NO" w:eastAsia="en-US"/>
    </w:rPr>
  </w:style>
  <w:style w:type="character" w:styleId="Ulstomtale">
    <w:name w:val="Unresolved Mention"/>
    <w:uiPriority w:val="99"/>
    <w:semiHidden/>
    <w:unhideWhenUsed/>
    <w:rsid w:val="1C911E7D"/>
    <w:rPr>
      <w:color w:val="605E5C"/>
    </w:rPr>
  </w:style>
  <w:style w:type="character" w:customStyle="1" w:styleId="cf01">
    <w:name w:val="cf01"/>
    <w:uiPriority w:val="1"/>
    <w:rsid w:val="1C911E7D"/>
    <w:rPr>
      <w:rFonts w:asciiTheme="minorHAnsi" w:eastAsiaTheme="minorEastAsia" w:hAnsiTheme="minorHAnsi" w:cstheme="minorBidi"/>
      <w:sz w:val="18"/>
      <w:szCs w:val="18"/>
    </w:rPr>
  </w:style>
  <w:style w:type="character" w:customStyle="1" w:styleId="normaltextrun">
    <w:name w:val="normaltextrun"/>
    <w:uiPriority w:val="1"/>
    <w:rsid w:val="1C911E7D"/>
    <w:rPr>
      <w:rFonts w:asciiTheme="minorHAnsi" w:eastAsiaTheme="minorEastAsia" w:hAnsiTheme="minorHAnsi" w:cstheme="minorBidi"/>
      <w:sz w:val="22"/>
      <w:szCs w:val="22"/>
    </w:rPr>
  </w:style>
  <w:style w:type="character" w:customStyle="1" w:styleId="CommentTextChar">
    <w:name w:val="Comment Text Char"/>
    <w:basedOn w:val="Standardskriftforavsnitt"/>
    <w:link w:val="CommentText1"/>
    <w:rsid w:val="00587DEB"/>
    <w:rPr>
      <w:rFonts w:asciiTheme="minorHAnsi" w:hAnsiTheme="minorHAnsi"/>
      <w:lang w:val="nb-NO" w:eastAsia="en-US"/>
    </w:rPr>
  </w:style>
  <w:style w:type="character" w:customStyle="1" w:styleId="CommentSubjectChar">
    <w:name w:val="Comment Subject Char"/>
    <w:basedOn w:val="CommentTextChar"/>
    <w:link w:val="CommentSubject1"/>
    <w:semiHidden/>
    <w:rsid w:val="00587DEB"/>
    <w:rPr>
      <w:rFonts w:asciiTheme="minorHAnsi" w:hAnsiTheme="minorHAnsi"/>
      <w:b/>
      <w:bCs/>
      <w:lang w:val="nb-NO" w:eastAsia="en-US"/>
    </w:rPr>
  </w:style>
  <w:style w:type="character" w:customStyle="1" w:styleId="CommentReference10">
    <w:name w:val="Comment Reference10"/>
    <w:semiHidden/>
    <w:rsid w:val="00465B9B"/>
    <w:rPr>
      <w:sz w:val="16"/>
      <w:szCs w:val="16"/>
    </w:rPr>
  </w:style>
  <w:style w:type="paragraph" w:customStyle="1" w:styleId="CommentText10">
    <w:name w:val="Comment Text10"/>
    <w:basedOn w:val="Normal"/>
    <w:rsid w:val="00465B9B"/>
  </w:style>
  <w:style w:type="paragraph" w:customStyle="1" w:styleId="CommentSubject10">
    <w:name w:val="Comment Subject10"/>
    <w:basedOn w:val="CommentText10"/>
    <w:next w:val="CommentText10"/>
    <w:semiHidden/>
    <w:rsid w:val="00465B9B"/>
    <w:rPr>
      <w:b/>
      <w:bCs/>
    </w:rPr>
  </w:style>
  <w:style w:type="character" w:customStyle="1" w:styleId="CommentReference1">
    <w:name w:val="Comment Reference1"/>
    <w:basedOn w:val="Standardskriftforavsnitt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nhideWhenUsed/>
    <w:pPr>
      <w:spacing w:line="240" w:lineRule="auto"/>
    </w:pPr>
    <w:rPr>
      <w:sz w:val="20"/>
    </w:rPr>
  </w:style>
  <w:style w:type="paragraph" w:customStyle="1" w:styleId="CommentSubject1">
    <w:name w:val="Comment Subject1"/>
    <w:basedOn w:val="CommentText1"/>
    <w:next w:val="CommentText1"/>
    <w:link w:val="CommentSubjectChar"/>
    <w:semiHidden/>
    <w:unhideWhenUsed/>
    <w:rsid w:val="006B583D"/>
    <w:rPr>
      <w:b/>
      <w:bCs/>
    </w:rPr>
  </w:style>
  <w:style w:type="paragraph" w:styleId="Merknadstekst">
    <w:name w:val="annotation text"/>
    <w:basedOn w:val="Normal"/>
    <w:link w:val="MerknadstekstTegn"/>
    <w:unhideWhenUsed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rPr>
      <w:rFonts w:asciiTheme="minorHAnsi" w:hAnsiTheme="minorHAnsi"/>
      <w:lang w:val="nb-NO" w:eastAsia="en-US"/>
    </w:rPr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93080B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93080B"/>
    <w:rPr>
      <w:rFonts w:asciiTheme="minorHAnsi" w:hAnsiTheme="minorHAnsi"/>
      <w:b/>
      <w:bCs/>
      <w:lang w:val="nb-NO" w:eastAsia="en-US"/>
    </w:rPr>
  </w:style>
  <w:style w:type="paragraph" w:customStyle="1" w:styleId="CommentText2">
    <w:name w:val="Comment Text2"/>
    <w:basedOn w:val="Normal"/>
    <w:unhideWhenUsed/>
    <w:rsid w:val="00380C7F"/>
    <w:pPr>
      <w:spacing w:line="240" w:lineRule="auto"/>
    </w:pPr>
    <w:rPr>
      <w:sz w:val="20"/>
    </w:rPr>
  </w:style>
  <w:style w:type="character" w:customStyle="1" w:styleId="CommentReference2">
    <w:name w:val="Comment Reference2"/>
    <w:basedOn w:val="Standardskriftforavsnitt"/>
    <w:semiHidden/>
    <w:unhideWhenUsed/>
    <w:rsid w:val="00380C7F"/>
    <w:rPr>
      <w:sz w:val="16"/>
      <w:szCs w:val="16"/>
    </w:rPr>
  </w:style>
  <w:style w:type="paragraph" w:customStyle="1" w:styleId="CommentSubject2">
    <w:name w:val="Comment Subject2"/>
    <w:basedOn w:val="CommentText2"/>
    <w:next w:val="CommentText2"/>
    <w:semiHidden/>
    <w:unhideWhenUsed/>
    <w:rsid w:val="00380C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steinFjeldetLunde\Dropbox%20(Odin%20Prosjekt%20AS)\OP\Internt\Maler\Konkurransegjennomf&#248;ring\Konkurransegrunnlag\Bilag\Del%20II_Spesifikasjon%20av%20ytelse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9110339E7547949CAE7D87369B41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2C444AB-93BF-4449-B6CA-06BF8CB4A504}"/>
      </w:docPartPr>
      <w:docPartBody>
        <w:p w:rsidR="00C66BF9" w:rsidRDefault="00255BF4" w:rsidP="00255BF4">
          <w:pPr>
            <w:pStyle w:val="B29110339E7547949CAE7D87369B41B6"/>
          </w:pPr>
          <w:r>
            <w:rPr>
              <w:rStyle w:val="Plassholdertekst"/>
            </w:rPr>
            <w:t>Klikk her for å skrive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BF4"/>
    <w:rsid w:val="00024A50"/>
    <w:rsid w:val="000E03B6"/>
    <w:rsid w:val="001059F1"/>
    <w:rsid w:val="00165954"/>
    <w:rsid w:val="00255BF4"/>
    <w:rsid w:val="002936F3"/>
    <w:rsid w:val="00334CAF"/>
    <w:rsid w:val="00381FCB"/>
    <w:rsid w:val="004143F3"/>
    <w:rsid w:val="004261A7"/>
    <w:rsid w:val="004336E2"/>
    <w:rsid w:val="00461199"/>
    <w:rsid w:val="00483FAC"/>
    <w:rsid w:val="00493611"/>
    <w:rsid w:val="004F3FA9"/>
    <w:rsid w:val="0057727A"/>
    <w:rsid w:val="0058364F"/>
    <w:rsid w:val="005A20F5"/>
    <w:rsid w:val="00660F02"/>
    <w:rsid w:val="00677CFD"/>
    <w:rsid w:val="006F0338"/>
    <w:rsid w:val="006F168A"/>
    <w:rsid w:val="00706932"/>
    <w:rsid w:val="0071143F"/>
    <w:rsid w:val="00724793"/>
    <w:rsid w:val="0075184D"/>
    <w:rsid w:val="00757903"/>
    <w:rsid w:val="00764C52"/>
    <w:rsid w:val="007A3039"/>
    <w:rsid w:val="007C6114"/>
    <w:rsid w:val="0083369E"/>
    <w:rsid w:val="00842EA5"/>
    <w:rsid w:val="00853403"/>
    <w:rsid w:val="00990D54"/>
    <w:rsid w:val="00A03878"/>
    <w:rsid w:val="00A25071"/>
    <w:rsid w:val="00A36749"/>
    <w:rsid w:val="00A92EB9"/>
    <w:rsid w:val="00AC5498"/>
    <w:rsid w:val="00B208A2"/>
    <w:rsid w:val="00B2331D"/>
    <w:rsid w:val="00B444B7"/>
    <w:rsid w:val="00B63B44"/>
    <w:rsid w:val="00BB08C4"/>
    <w:rsid w:val="00BC4C21"/>
    <w:rsid w:val="00BC6ED9"/>
    <w:rsid w:val="00BC6F49"/>
    <w:rsid w:val="00BE29F6"/>
    <w:rsid w:val="00BF13B2"/>
    <w:rsid w:val="00BF3FFB"/>
    <w:rsid w:val="00C06726"/>
    <w:rsid w:val="00C343B1"/>
    <w:rsid w:val="00C40B07"/>
    <w:rsid w:val="00C66BF9"/>
    <w:rsid w:val="00C713AC"/>
    <w:rsid w:val="00D31A83"/>
    <w:rsid w:val="00D700B0"/>
    <w:rsid w:val="00DB32BC"/>
    <w:rsid w:val="00E13FE4"/>
    <w:rsid w:val="00E408A4"/>
    <w:rsid w:val="00E569BA"/>
    <w:rsid w:val="00E65FC7"/>
    <w:rsid w:val="00ED1484"/>
    <w:rsid w:val="00F8182B"/>
    <w:rsid w:val="00FB2917"/>
    <w:rsid w:val="00FF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255BF4"/>
    <w:rPr>
      <w:color w:val="808080"/>
    </w:rPr>
  </w:style>
  <w:style w:type="paragraph" w:customStyle="1" w:styleId="B29110339E7547949CAE7D87369B41B6">
    <w:name w:val="B29110339E7547949CAE7D87369B41B6"/>
    <w:rsid w:val="00255B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4fdaa9-303f-47a9-b823-9542265e86fb" xsi:nil="true"/>
    <SharedWithUsers xmlns="994fdaa9-303f-47a9-b823-9542265e86fb">
      <UserInfo>
        <DisplayName>Cathrine Thomsen</DisplayName>
        <AccountId>32</AccountId>
        <AccountType/>
      </UserInfo>
    </SharedWithUsers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180F28EB-E366-4AE1-A52E-59C39CFF154A}"/>
</file>

<file path=customXml/itemProps2.xml><?xml version="1.0" encoding="utf-8"?>
<ds:datastoreItem xmlns:ds="http://schemas.openxmlformats.org/officeDocument/2006/customXml" ds:itemID="{69CD036E-8235-401F-AFA5-6453573C8A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43CF35-CFFF-405D-97CD-4B83F03D74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A8B37-1880-4DB6-A850-B05B46F61847}">
  <ds:schemaRefs>
    <ds:schemaRef ds:uri="http://schemas.microsoft.com/office/2006/metadata/properties"/>
    <ds:schemaRef ds:uri="http://schemas.microsoft.com/office/infopath/2007/PartnerControls"/>
    <ds:schemaRef ds:uri="994fdaa9-303f-47a9-b823-9542265e86fb"/>
    <ds:schemaRef ds:uri="cb57051d-7212-4d77-bad2-4a9e19132490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Del II_Spesifikasjon av ytelsen</Template>
  <TotalTime>1095</TotalTime>
  <Pages>31</Pages>
  <Words>2833</Words>
  <Characters>16943</Characters>
  <Application>Microsoft Office Word</Application>
  <DocSecurity>0</DocSecurity>
  <Lines>705</Lines>
  <Paragraphs>270</Paragraphs>
  <ScaleCrop>false</ScaleCrop>
  <Company>Stortinget</Company>
  <LinksUpToDate>false</LinksUpToDate>
  <CharactersWithSpaces>19506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Fjeldet Lunde</dc:creator>
  <cp:keywords/>
  <cp:lastModifiedBy>Kirsten Heitmann</cp:lastModifiedBy>
  <cp:revision>767</cp:revision>
  <cp:lastPrinted>2025-10-11T22:56:00Z</cp:lastPrinted>
  <dcterms:created xsi:type="dcterms:W3CDTF">2026-04-01T10:24:00Z</dcterms:created>
  <dcterms:modified xsi:type="dcterms:W3CDTF">2026-06-05T09:48:00Z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  <property fmtid="{D5CDD505-2E9C-101B-9397-08002B2CF9AE}" pid="7" name="TaxKeyword">
    <vt:lpwstr/>
  </property>
  <property fmtid="{D5CDD505-2E9C-101B-9397-08002B2CF9AE}" pid="8" name="ContentTypeId">
    <vt:lpwstr>0x010100671A7F35C0634643B4CE8D1B2D631180</vt:lpwstr>
  </property>
  <property fmtid="{D5CDD505-2E9C-101B-9397-08002B2CF9AE}" pid="9" name="FHI_Topic">
    <vt:lpwstr>1;#Forskning|0f5f2223-eda4-4242-95bb-f0d4fb8d3008;#2;#Laboratorieanalyser|ac019c55-9ea0-4e99-89e4-01237d1731b6;#3;#Miljøgifter|1ee0abd5-69a2-4079-b1f6-5ac0fdea1077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6a524804,286e1666,64cdad0f</vt:lpwstr>
  </property>
  <property fmtid="{D5CDD505-2E9C-101B-9397-08002B2CF9AE}" pid="12" name="ClassificationContentMarkingFooterFontProps">
    <vt:lpwstr>#000000,10,Aptos</vt:lpwstr>
  </property>
  <property fmtid="{D5CDD505-2E9C-101B-9397-08002B2CF9AE}" pid="13" name="ClassificationContentMarkingFooterText">
    <vt:lpwstr>NHN Intern - kan deles</vt:lpwstr>
  </property>
</Properties>
</file>